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59AE" w14:textId="1E76ACD6" w:rsidR="009165FA" w:rsidRPr="00726A8E" w:rsidRDefault="009165FA" w:rsidP="009165FA">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sidR="00D00C27">
        <w:rPr>
          <w:rFonts w:hint="eastAsia"/>
          <w:b/>
          <w:sz w:val="24"/>
          <w:lang w:val="de-DE" w:eastAsia="zh-CN"/>
        </w:rPr>
        <w:t>9</w:t>
      </w:r>
      <w:r w:rsidR="00010126">
        <w:rPr>
          <w:rFonts w:hint="eastAsia"/>
          <w:b/>
          <w:sz w:val="24"/>
          <w:lang w:val="de-DE" w:eastAsia="zh-CN"/>
        </w:rPr>
        <w:t>bis</w:t>
      </w:r>
      <w:r w:rsidRPr="00726A8E">
        <w:rPr>
          <w:b/>
          <w:i/>
          <w:sz w:val="28"/>
          <w:lang w:val="de-DE"/>
        </w:rPr>
        <w:tab/>
      </w:r>
      <w:r w:rsidR="00F83503" w:rsidRPr="00F83503">
        <w:rPr>
          <w:rFonts w:cs="Arial"/>
          <w:b/>
          <w:bCs/>
          <w:color w:val="000000"/>
          <w:sz w:val="28"/>
          <w:szCs w:val="28"/>
          <w:lang w:val="de-DE"/>
        </w:rPr>
        <w:t>R2-</w:t>
      </w:r>
      <w:r w:rsidR="00A95DAD" w:rsidRPr="00A95DAD">
        <w:rPr>
          <w:rFonts w:cs="Arial"/>
          <w:b/>
          <w:bCs/>
          <w:color w:val="000000"/>
          <w:sz w:val="28"/>
          <w:szCs w:val="28"/>
          <w:lang w:val="de-DE"/>
        </w:rPr>
        <w:t>2502366</w:t>
      </w:r>
    </w:p>
    <w:p w14:paraId="752256BA" w14:textId="3D276863" w:rsidR="009165FA" w:rsidRDefault="00010126" w:rsidP="009165FA">
      <w:pPr>
        <w:pStyle w:val="CRCoverPage"/>
        <w:tabs>
          <w:tab w:val="right" w:pos="9639"/>
        </w:tabs>
        <w:spacing w:after="0"/>
        <w:rPr>
          <w:b/>
          <w:noProof/>
          <w:sz w:val="24"/>
          <w:lang w:eastAsia="zh-CN"/>
        </w:rPr>
      </w:pPr>
      <w:r>
        <w:rPr>
          <w:rFonts w:hint="eastAsia"/>
          <w:b/>
          <w:noProof/>
          <w:sz w:val="24"/>
          <w:lang w:eastAsia="zh-CN"/>
        </w:rPr>
        <w:t>Wuhan</w:t>
      </w:r>
      <w:r w:rsidR="009165FA">
        <w:rPr>
          <w:rFonts w:hint="eastAsia"/>
          <w:b/>
          <w:noProof/>
          <w:sz w:val="24"/>
          <w:lang w:eastAsia="zh-CN"/>
        </w:rPr>
        <w:t xml:space="preserve">, </w:t>
      </w:r>
      <w:r>
        <w:rPr>
          <w:rFonts w:hint="eastAsia"/>
          <w:b/>
          <w:noProof/>
          <w:sz w:val="24"/>
          <w:lang w:eastAsia="zh-CN"/>
        </w:rPr>
        <w:t>China</w:t>
      </w:r>
      <w:r w:rsidR="009165FA">
        <w:rPr>
          <w:b/>
          <w:noProof/>
          <w:sz w:val="24"/>
        </w:rPr>
        <w:t xml:space="preserve">, </w:t>
      </w:r>
      <w:r>
        <w:rPr>
          <w:rFonts w:hint="eastAsia"/>
          <w:b/>
          <w:noProof/>
          <w:sz w:val="24"/>
          <w:lang w:eastAsia="zh-CN"/>
        </w:rPr>
        <w:t>April</w:t>
      </w:r>
      <w:r w:rsidR="009165FA">
        <w:rPr>
          <w:rFonts w:hint="eastAsia"/>
          <w:b/>
          <w:noProof/>
          <w:sz w:val="24"/>
          <w:lang w:eastAsia="zh-CN"/>
        </w:rPr>
        <w:t xml:space="preserve"> </w:t>
      </w:r>
      <w:r w:rsidR="005553B4">
        <w:rPr>
          <w:rFonts w:hint="eastAsia"/>
          <w:b/>
          <w:noProof/>
          <w:sz w:val="24"/>
          <w:lang w:eastAsia="zh-CN"/>
        </w:rPr>
        <w:t>7</w:t>
      </w:r>
      <w:r w:rsidR="009165FA" w:rsidRPr="008637A2">
        <w:rPr>
          <w:b/>
          <w:noProof/>
          <w:sz w:val="24"/>
          <w:vertAlign w:val="superscript"/>
        </w:rPr>
        <w:t>th</w:t>
      </w:r>
      <w:r w:rsidR="009165FA">
        <w:rPr>
          <w:b/>
          <w:noProof/>
          <w:sz w:val="24"/>
        </w:rPr>
        <w:t xml:space="preserve"> – </w:t>
      </w:r>
      <w:r w:rsidR="005553B4">
        <w:rPr>
          <w:rFonts w:hint="eastAsia"/>
          <w:b/>
          <w:noProof/>
          <w:sz w:val="24"/>
          <w:lang w:eastAsia="zh-CN"/>
        </w:rPr>
        <w:t>11</w:t>
      </w:r>
      <w:r w:rsidR="005553B4" w:rsidRPr="005553B4">
        <w:rPr>
          <w:rFonts w:hint="eastAsia"/>
          <w:b/>
          <w:noProof/>
          <w:sz w:val="24"/>
          <w:vertAlign w:val="superscript"/>
          <w:lang w:eastAsia="zh-CN"/>
        </w:rPr>
        <w:t>th</w:t>
      </w:r>
      <w:r w:rsidR="009165FA">
        <w:rPr>
          <w:rFonts w:hint="eastAsia"/>
          <w:b/>
          <w:noProof/>
          <w:sz w:val="24"/>
          <w:lang w:eastAsia="zh-CN"/>
        </w:rPr>
        <w:t>,</w:t>
      </w:r>
      <w:r w:rsidR="009165FA">
        <w:rPr>
          <w:b/>
          <w:noProof/>
          <w:sz w:val="24"/>
        </w:rPr>
        <w:t xml:space="preserve"> 202</w:t>
      </w:r>
      <w:r w:rsidR="0092566A">
        <w:rPr>
          <w:rFonts w:hint="eastAsia"/>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3E793250"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8647E1">
        <w:rPr>
          <w:rFonts w:eastAsiaTheme="minorEastAsia" w:cs="Arial" w:hint="eastAsia"/>
          <w:b/>
          <w:bCs/>
          <w:sz w:val="24"/>
          <w:lang w:eastAsia="zh-CN"/>
        </w:rPr>
        <w:t>2.2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46C2AE49"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82860">
        <w:rPr>
          <w:rFonts w:eastAsiaTheme="minorEastAsia" w:cs="Arial" w:hint="eastAsia"/>
          <w:b/>
          <w:bCs/>
          <w:sz w:val="24"/>
          <w:lang w:eastAsia="zh-CN"/>
        </w:rPr>
        <w:t xml:space="preserve">Left issues related to </w:t>
      </w:r>
      <w:r w:rsidR="000066A2">
        <w:rPr>
          <w:rFonts w:eastAsiaTheme="minorEastAsia" w:cs="Arial" w:hint="eastAsia"/>
          <w:b/>
          <w:bCs/>
          <w:sz w:val="24"/>
          <w:lang w:eastAsia="zh-CN"/>
        </w:rPr>
        <w:t>applicability report</w:t>
      </w:r>
      <w:r w:rsidR="00C300C3">
        <w:rPr>
          <w:rFonts w:eastAsiaTheme="minorEastAsia" w:cs="Arial" w:hint="eastAsia"/>
          <w:b/>
          <w:bCs/>
          <w:sz w:val="24"/>
          <w:lang w:eastAsia="zh-CN"/>
        </w:rPr>
        <w:t xml:space="preserve"> for AIML based BM</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13"/>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7DCD3A21" w:rsidR="00F877AB" w:rsidRPr="00B257A3" w:rsidRDefault="00C47B87" w:rsidP="00B257A3">
      <w:pPr>
        <w:spacing w:after="0" w:line="240" w:lineRule="exact"/>
        <w:rPr>
          <w:rFonts w:eastAsiaTheme="minorEastAsia" w:cs="Arial"/>
          <w:lang w:eastAsia="zh-CN"/>
        </w:rPr>
      </w:pPr>
      <w:r>
        <w:rPr>
          <w:rFonts w:eastAsiaTheme="minorEastAsia" w:cs="Arial" w:hint="eastAsia"/>
          <w:lang w:eastAsia="zh-CN"/>
        </w:rPr>
        <w:t xml:space="preserve">In this paper, we discuss </w:t>
      </w:r>
      <w:r w:rsidR="00682860">
        <w:rPr>
          <w:rFonts w:eastAsiaTheme="minorEastAsia" w:cs="Arial" w:hint="eastAsia"/>
          <w:lang w:eastAsia="zh-CN"/>
        </w:rPr>
        <w:t xml:space="preserve">left issues related to LCM for AIML based beam </w:t>
      </w:r>
      <w:r w:rsidR="00682860">
        <w:rPr>
          <w:rFonts w:eastAsiaTheme="minorEastAsia" w:cs="Arial"/>
          <w:lang w:eastAsia="zh-CN"/>
        </w:rPr>
        <w:t>management</w:t>
      </w:r>
      <w:r w:rsidR="00682860">
        <w:rPr>
          <w:rFonts w:eastAsiaTheme="minorEastAsia" w:cs="Arial" w:hint="eastAsia"/>
          <w:lang w:eastAsia="zh-CN"/>
        </w:rPr>
        <w:t>.</w:t>
      </w:r>
    </w:p>
    <w:p w14:paraId="18EFCA8C" w14:textId="48F73928" w:rsidR="00E53BD0" w:rsidRPr="00EE512B" w:rsidRDefault="005F6015" w:rsidP="00B47CF1">
      <w:pPr>
        <w:pStyle w:val="Heading1"/>
        <w:numPr>
          <w:ilvl w:val="0"/>
          <w:numId w:val="13"/>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AFA64DF" w14:textId="49EA2E40" w:rsidR="00BB1790" w:rsidRDefault="0004242A" w:rsidP="00BB1790">
      <w:pPr>
        <w:pStyle w:val="Heading2"/>
        <w:numPr>
          <w:ilvl w:val="1"/>
          <w:numId w:val="22"/>
        </w:numPr>
        <w:rPr>
          <w:rFonts w:eastAsia="宋体"/>
          <w:lang w:eastAsia="zh-CN"/>
        </w:rPr>
      </w:pPr>
      <w:r>
        <w:rPr>
          <w:rFonts w:eastAsia="宋体" w:hint="eastAsia"/>
          <w:lang w:eastAsia="zh-CN"/>
        </w:rPr>
        <w:t>O</w:t>
      </w:r>
      <w:r w:rsidR="00636A78">
        <w:rPr>
          <w:rFonts w:eastAsia="宋体" w:hint="eastAsia"/>
          <w:lang w:eastAsia="zh-CN"/>
        </w:rPr>
        <w:t>ption B</w:t>
      </w:r>
      <w:r w:rsidR="003572E0">
        <w:rPr>
          <w:rFonts w:eastAsia="宋体" w:hint="eastAsia"/>
          <w:lang w:eastAsia="zh-CN"/>
        </w:rPr>
        <w:t xml:space="preserve"> </w:t>
      </w:r>
      <w:r w:rsidR="00913E7A">
        <w:rPr>
          <w:rFonts w:eastAsia="宋体" w:hint="eastAsia"/>
          <w:lang w:eastAsia="zh-CN"/>
        </w:rPr>
        <w:t>as superset of</w:t>
      </w:r>
      <w:r w:rsidR="003572E0">
        <w:rPr>
          <w:rFonts w:eastAsia="宋体" w:hint="eastAsia"/>
          <w:lang w:eastAsia="zh-CN"/>
        </w:rPr>
        <w:t xml:space="preserve"> Option A</w:t>
      </w:r>
      <w:r>
        <w:rPr>
          <w:rFonts w:eastAsia="宋体" w:hint="eastAsia"/>
          <w:lang w:eastAsia="zh-CN"/>
        </w:rPr>
        <w:t xml:space="preserve"> for applicability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B1790" w:rsidRPr="002F5B54" w14:paraId="6347DAD7" w14:textId="77777777" w:rsidTr="001B7C8E">
        <w:tc>
          <w:tcPr>
            <w:tcW w:w="9736" w:type="dxa"/>
            <w:shd w:val="clear" w:color="auto" w:fill="auto"/>
          </w:tcPr>
          <w:p w14:paraId="52FC9C4C" w14:textId="77777777" w:rsidR="00BB1790" w:rsidRDefault="00BB1790" w:rsidP="001B7C8E">
            <w:pPr>
              <w:spacing w:after="0"/>
              <w:rPr>
                <w:rFonts w:eastAsia="等线"/>
                <w:highlight w:val="green"/>
                <w:lang w:eastAsia="zh-CN"/>
              </w:rPr>
            </w:pPr>
            <w:r>
              <w:rPr>
                <w:rFonts w:eastAsia="等线" w:hint="eastAsia"/>
                <w:highlight w:val="green"/>
                <w:lang w:eastAsia="zh-CN"/>
              </w:rPr>
              <w:t>Agreement</w:t>
            </w:r>
          </w:p>
          <w:p w14:paraId="4004EEEB" w14:textId="77777777" w:rsidR="00BB1790" w:rsidRDefault="00BB1790" w:rsidP="001B7C8E">
            <w:pPr>
              <w:numPr>
                <w:ilvl w:val="0"/>
                <w:numId w:val="33"/>
              </w:numPr>
              <w:overflowPunct/>
              <w:autoSpaceDE/>
              <w:autoSpaceDN/>
              <w:snapToGrid w:val="0"/>
              <w:spacing w:after="0"/>
              <w:textAlignment w:val="auto"/>
              <w:rPr>
                <w:rFonts w:cs="Times"/>
                <w:lang w:eastAsia="zh-CN"/>
              </w:rPr>
            </w:pPr>
            <w:r>
              <w:rPr>
                <w:rFonts w:cs="Times"/>
                <w:lang w:eastAsia="zh-CN"/>
              </w:rPr>
              <w:t>In Step 3, following configurations are provided from NW to UE:</w:t>
            </w:r>
          </w:p>
          <w:p w14:paraId="184E8903" w14:textId="77777777" w:rsidR="00BB1790" w:rsidRDefault="00BB1790" w:rsidP="001B7C8E">
            <w:pPr>
              <w:numPr>
                <w:ilvl w:val="1"/>
                <w:numId w:val="33"/>
              </w:numPr>
              <w:overflowPunct/>
              <w:autoSpaceDE/>
              <w:autoSpaceDN/>
              <w:snapToGrid w:val="0"/>
              <w:spacing w:after="0"/>
              <w:textAlignment w:val="auto"/>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7EAF130" w14:textId="77777777" w:rsidR="00BB1790" w:rsidRDefault="00BB1790" w:rsidP="001B7C8E">
            <w:pPr>
              <w:numPr>
                <w:ilvl w:val="1"/>
                <w:numId w:val="33"/>
              </w:numPr>
              <w:overflowPunct/>
              <w:autoSpaceDE/>
              <w:autoSpaceDN/>
              <w:snapToGrid w:val="0"/>
              <w:spacing w:after="0"/>
              <w:textAlignment w:val="auto"/>
              <w:rPr>
                <w:rFonts w:cs="Times"/>
                <w:lang w:eastAsia="zh-CN"/>
              </w:rPr>
            </w:pPr>
            <w:r>
              <w:rPr>
                <w:rFonts w:cs="Times"/>
                <w:lang w:eastAsia="zh-CN"/>
              </w:rPr>
              <w:t xml:space="preserve">The applicability report is based on A) and/or B) </w:t>
            </w:r>
          </w:p>
          <w:p w14:paraId="2B3381A6" w14:textId="77777777" w:rsidR="00BB1790" w:rsidRDefault="00BB1790" w:rsidP="001B7C8E">
            <w:pPr>
              <w:numPr>
                <w:ilvl w:val="2"/>
                <w:numId w:val="33"/>
              </w:numPr>
              <w:overflowPunct/>
              <w:autoSpaceDE/>
              <w:autoSpaceDN/>
              <w:snapToGrid w:val="0"/>
              <w:spacing w:after="0"/>
              <w:textAlignment w:val="auto"/>
              <w:rPr>
                <w:rFonts w:cs="Times"/>
                <w:lang w:eastAsia="zh-CN"/>
              </w:rPr>
            </w:pPr>
            <w:r>
              <w:rPr>
                <w:rFonts w:cs="Times"/>
                <w:lang w:eastAsia="zh-CN"/>
              </w:rPr>
              <w:t xml:space="preserve">It is up to RAN 2 to design the container </w:t>
            </w:r>
          </w:p>
          <w:p w14:paraId="72019485" w14:textId="77777777" w:rsidR="00BB1790" w:rsidRDefault="00BB1790" w:rsidP="001B7C8E">
            <w:pPr>
              <w:numPr>
                <w:ilvl w:val="2"/>
                <w:numId w:val="33"/>
              </w:numPr>
              <w:overflowPunct/>
              <w:autoSpaceDE/>
              <w:autoSpaceDN/>
              <w:snapToGrid w:val="0"/>
              <w:spacing w:after="0"/>
              <w:textAlignment w:val="auto"/>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41AB9CA4" w14:textId="77777777" w:rsidR="00BB1790" w:rsidRDefault="00BB1790" w:rsidP="001B7C8E">
            <w:pPr>
              <w:numPr>
                <w:ilvl w:val="3"/>
                <w:numId w:val="33"/>
              </w:numPr>
              <w:overflowPunct/>
              <w:autoSpaceDE/>
              <w:autoSpaceDN/>
              <w:snapToGrid w:val="0"/>
              <w:spacing w:after="0"/>
              <w:textAlignment w:val="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A50FD3" w14:textId="77777777" w:rsidR="00BB1790" w:rsidRDefault="00BB1790" w:rsidP="001B7C8E">
            <w:pPr>
              <w:numPr>
                <w:ilvl w:val="2"/>
                <w:numId w:val="33"/>
              </w:numPr>
              <w:overflowPunct/>
              <w:autoSpaceDE/>
              <w:autoSpaceDN/>
              <w:snapToGrid w:val="0"/>
              <w:spacing w:after="0"/>
              <w:textAlignment w:val="auto"/>
              <w:rPr>
                <w:rFonts w:cs="Times"/>
                <w:lang w:eastAsia="zh-CN"/>
              </w:rPr>
            </w:pPr>
            <w:r>
              <w:rPr>
                <w:rFonts w:cs="Times"/>
                <w:lang w:eastAsia="zh-CN"/>
              </w:rPr>
              <w:t>B) One set or multiple sets of inference related parameters for applicability report only (not for inference)</w:t>
            </w:r>
          </w:p>
          <w:p w14:paraId="2A5D0019" w14:textId="77777777" w:rsidR="00BB1790" w:rsidRDefault="00BB1790" w:rsidP="001B7C8E">
            <w:pPr>
              <w:numPr>
                <w:ilvl w:val="3"/>
                <w:numId w:val="33"/>
              </w:numPr>
              <w:overflowPunct/>
              <w:autoSpaceDE/>
              <w:autoSpaceDN/>
              <w:snapToGrid w:val="0"/>
              <w:spacing w:after="0"/>
              <w:textAlignment w:val="auto"/>
              <w:rPr>
                <w:rFonts w:cs="Times"/>
                <w:lang w:eastAsia="zh-CN"/>
              </w:rPr>
            </w:pPr>
            <w:r>
              <w:rPr>
                <w:rFonts w:cs="Times"/>
              </w:rPr>
              <w:t>It is up to RAN2 to design the container.</w:t>
            </w:r>
          </w:p>
          <w:p w14:paraId="4CD98F08" w14:textId="77777777" w:rsidR="00BB1790" w:rsidRDefault="00BB1790" w:rsidP="001B7C8E">
            <w:pPr>
              <w:numPr>
                <w:ilvl w:val="3"/>
                <w:numId w:val="33"/>
              </w:numPr>
              <w:overflowPunct/>
              <w:autoSpaceDE/>
              <w:autoSpaceDN/>
              <w:snapToGrid w:val="0"/>
              <w:spacing w:after="0"/>
              <w:textAlignment w:val="auto"/>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5150F87A" w14:textId="77777777" w:rsidR="00BB1790" w:rsidRDefault="00BB1790" w:rsidP="001B7C8E">
            <w:pPr>
              <w:numPr>
                <w:ilvl w:val="4"/>
                <w:numId w:val="33"/>
              </w:numPr>
              <w:overflowPunct/>
              <w:autoSpaceDE/>
              <w:autoSpaceDN/>
              <w:snapToGrid w:val="0"/>
              <w:spacing w:after="0"/>
              <w:textAlignment w:val="auto"/>
              <w:rPr>
                <w:rFonts w:cs="Times"/>
                <w:lang w:eastAsia="zh-CN"/>
              </w:rPr>
            </w:pPr>
            <w:r>
              <w:rPr>
                <w:rFonts w:cs="Times"/>
                <w:lang w:eastAsia="zh-CN"/>
              </w:rPr>
              <w:t>the associated ID</w:t>
            </w:r>
          </w:p>
          <w:p w14:paraId="2A59409B" w14:textId="77777777" w:rsidR="00BB1790" w:rsidRDefault="00BB1790" w:rsidP="001B7C8E">
            <w:pPr>
              <w:numPr>
                <w:ilvl w:val="5"/>
                <w:numId w:val="33"/>
              </w:numPr>
              <w:overflowPunct/>
              <w:autoSpaceDE/>
              <w:autoSpaceDN/>
              <w:snapToGrid w:val="0"/>
              <w:spacing w:after="0"/>
              <w:textAlignment w:val="auto"/>
              <w:rPr>
                <w:rFonts w:cs="Times"/>
                <w:lang w:eastAsia="zh-CN"/>
              </w:rPr>
            </w:pPr>
            <w:r>
              <w:rPr>
                <w:rFonts w:cs="Times"/>
                <w:lang w:eastAsia="zh-CN"/>
              </w:rPr>
              <w:t xml:space="preserve">Note: this doesn’t imply the associated ID is mandatory </w:t>
            </w:r>
          </w:p>
          <w:p w14:paraId="3D103D72" w14:textId="77777777" w:rsidR="00BB1790" w:rsidRDefault="00BB1790" w:rsidP="001B7C8E">
            <w:pPr>
              <w:numPr>
                <w:ilvl w:val="4"/>
                <w:numId w:val="33"/>
              </w:numPr>
              <w:overflowPunct/>
              <w:autoSpaceDE/>
              <w:autoSpaceDN/>
              <w:snapToGrid w:val="0"/>
              <w:spacing w:after="0"/>
              <w:textAlignment w:val="auto"/>
              <w:rPr>
                <w:rFonts w:cs="Times"/>
                <w:lang w:eastAsia="zh-CN"/>
              </w:rPr>
            </w:pPr>
            <w:r>
              <w:rPr>
                <w:rFonts w:cs="Times"/>
                <w:lang w:eastAsia="zh-CN"/>
              </w:rPr>
              <w:t>Set A related information</w:t>
            </w:r>
          </w:p>
          <w:p w14:paraId="33120EAA" w14:textId="77777777" w:rsidR="00BB1790" w:rsidRDefault="00BB1790" w:rsidP="001B7C8E">
            <w:pPr>
              <w:numPr>
                <w:ilvl w:val="4"/>
                <w:numId w:val="33"/>
              </w:numPr>
              <w:overflowPunct/>
              <w:autoSpaceDE/>
              <w:autoSpaceDN/>
              <w:snapToGrid w:val="0"/>
              <w:spacing w:after="0"/>
              <w:textAlignment w:val="auto"/>
              <w:rPr>
                <w:rFonts w:cs="Times"/>
                <w:lang w:eastAsia="zh-CN"/>
              </w:rPr>
            </w:pPr>
            <w:r>
              <w:rPr>
                <w:rFonts w:cs="Times"/>
                <w:lang w:eastAsia="zh-CN"/>
              </w:rPr>
              <w:t>Set B related information</w:t>
            </w:r>
          </w:p>
          <w:p w14:paraId="56C957D6" w14:textId="77777777" w:rsidR="00BB1790" w:rsidRDefault="00BB1790" w:rsidP="001B7C8E">
            <w:pPr>
              <w:numPr>
                <w:ilvl w:val="4"/>
                <w:numId w:val="33"/>
              </w:numPr>
              <w:overflowPunct/>
              <w:autoSpaceDE/>
              <w:autoSpaceDN/>
              <w:snapToGrid w:val="0"/>
              <w:spacing w:after="0"/>
              <w:textAlignment w:val="auto"/>
              <w:rPr>
                <w:rFonts w:cs="Times"/>
                <w:lang w:eastAsia="zh-CN"/>
              </w:rPr>
            </w:pPr>
            <w:r>
              <w:rPr>
                <w:rFonts w:cs="Times"/>
                <w:lang w:eastAsia="zh-CN"/>
              </w:rPr>
              <w:t>Report content related information </w:t>
            </w:r>
          </w:p>
          <w:p w14:paraId="053BA2E8" w14:textId="77777777" w:rsidR="00BB1790" w:rsidRDefault="00BB1790" w:rsidP="001B7C8E">
            <w:pPr>
              <w:numPr>
                <w:ilvl w:val="4"/>
                <w:numId w:val="33"/>
              </w:numPr>
              <w:overflowPunct/>
              <w:autoSpaceDE/>
              <w:autoSpaceDN/>
              <w:snapToGrid w:val="0"/>
              <w:spacing w:after="0"/>
              <w:textAlignment w:val="auto"/>
              <w:rPr>
                <w:rFonts w:cs="Times"/>
                <w:lang w:eastAsia="zh-CN"/>
              </w:rPr>
            </w:pPr>
            <w:r>
              <w:rPr>
                <w:rFonts w:cs="Times"/>
                <w:lang w:eastAsia="zh-CN"/>
              </w:rPr>
              <w:t>For BM-Case 2, </w:t>
            </w:r>
          </w:p>
          <w:p w14:paraId="5BE562EA" w14:textId="77777777" w:rsidR="00BB1790" w:rsidRDefault="00BB1790" w:rsidP="001B7C8E">
            <w:pPr>
              <w:numPr>
                <w:ilvl w:val="5"/>
                <w:numId w:val="33"/>
              </w:numPr>
              <w:overflowPunct/>
              <w:autoSpaceDE/>
              <w:autoSpaceDN/>
              <w:snapToGrid w:val="0"/>
              <w:spacing w:after="0"/>
              <w:textAlignment w:val="auto"/>
              <w:rPr>
                <w:rFonts w:cs="Times"/>
                <w:lang w:eastAsia="zh-CN"/>
              </w:rPr>
            </w:pPr>
            <w:r>
              <w:rPr>
                <w:rFonts w:cs="Times"/>
                <w:lang w:eastAsia="zh-CN"/>
              </w:rPr>
              <w:t>Time instances related information for measurements</w:t>
            </w:r>
          </w:p>
          <w:p w14:paraId="0A109389" w14:textId="77777777" w:rsidR="00BB1790" w:rsidRDefault="00BB1790" w:rsidP="001B7C8E">
            <w:pPr>
              <w:numPr>
                <w:ilvl w:val="5"/>
                <w:numId w:val="33"/>
              </w:numPr>
              <w:overflowPunct/>
              <w:autoSpaceDE/>
              <w:autoSpaceDN/>
              <w:snapToGrid w:val="0"/>
              <w:spacing w:after="0"/>
              <w:textAlignment w:val="auto"/>
              <w:rPr>
                <w:rFonts w:cs="Times"/>
                <w:lang w:eastAsia="zh-CN"/>
              </w:rPr>
            </w:pPr>
            <w:r>
              <w:rPr>
                <w:rFonts w:cs="Times"/>
                <w:lang w:eastAsia="zh-CN"/>
              </w:rPr>
              <w:t>Time instances related information for prediction</w:t>
            </w:r>
          </w:p>
          <w:p w14:paraId="38F8B128" w14:textId="77777777" w:rsidR="00BB1790" w:rsidRDefault="00BB1790" w:rsidP="001B7C8E">
            <w:pPr>
              <w:numPr>
                <w:ilvl w:val="0"/>
                <w:numId w:val="33"/>
              </w:numPr>
              <w:overflowPunct/>
              <w:autoSpaceDE/>
              <w:autoSpaceDN/>
              <w:snapToGrid w:val="0"/>
              <w:spacing w:after="0"/>
              <w:textAlignment w:val="auto"/>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37B122D3" w14:textId="77777777" w:rsidR="00BB1790" w:rsidRDefault="00BB1790" w:rsidP="001B7C8E">
            <w:pPr>
              <w:numPr>
                <w:ilvl w:val="1"/>
                <w:numId w:val="33"/>
              </w:numPr>
              <w:overflowPunct/>
              <w:autoSpaceDE/>
              <w:autoSpaceDN/>
              <w:snapToGrid w:val="0"/>
              <w:spacing w:after="0"/>
              <w:textAlignment w:val="auto"/>
              <w:rPr>
                <w:rFonts w:cs="Times"/>
                <w:lang w:eastAsia="zh-CN"/>
              </w:rPr>
            </w:pPr>
            <w:r>
              <w:rPr>
                <w:rFonts w:cs="Times"/>
                <w:lang w:eastAsia="zh-CN"/>
              </w:rPr>
              <w:t>FFS on whether/what other information along with the applicability is needed</w:t>
            </w:r>
          </w:p>
          <w:p w14:paraId="2191C395" w14:textId="77777777" w:rsidR="00BB1790" w:rsidRDefault="00BB1790" w:rsidP="001B7C8E">
            <w:pPr>
              <w:numPr>
                <w:ilvl w:val="1"/>
                <w:numId w:val="33"/>
              </w:numPr>
              <w:overflowPunct/>
              <w:autoSpaceDE/>
              <w:autoSpaceDN/>
              <w:snapToGrid w:val="0"/>
              <w:spacing w:after="0"/>
              <w:textAlignment w:val="auto"/>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7008F72E" w14:textId="77777777" w:rsidR="00BB1790" w:rsidRDefault="00BB1790" w:rsidP="001B7C8E">
            <w:pPr>
              <w:numPr>
                <w:ilvl w:val="2"/>
                <w:numId w:val="33"/>
              </w:numPr>
              <w:overflowPunct/>
              <w:autoSpaceDE/>
              <w:autoSpaceDN/>
              <w:snapToGrid w:val="0"/>
              <w:spacing w:after="0"/>
              <w:textAlignment w:val="auto"/>
              <w:rPr>
                <w:rFonts w:cs="Times"/>
                <w:lang w:eastAsia="zh-CN"/>
              </w:rPr>
            </w:pPr>
            <w:r>
              <w:rPr>
                <w:rFonts w:cs="Times"/>
                <w:lang w:eastAsia="zh-CN"/>
              </w:rPr>
              <w:t>Applicable aperiodic CSI Report and semi-persistent CSI report can be activated/triggered by NW after the applicability reported.  </w:t>
            </w:r>
          </w:p>
          <w:p w14:paraId="22FF8790" w14:textId="77777777" w:rsidR="00BB1790" w:rsidRDefault="00BB1790" w:rsidP="001B7C8E">
            <w:pPr>
              <w:numPr>
                <w:ilvl w:val="2"/>
                <w:numId w:val="33"/>
              </w:numPr>
              <w:overflowPunct/>
              <w:autoSpaceDE/>
              <w:autoSpaceDN/>
              <w:snapToGrid w:val="0"/>
              <w:spacing w:after="0"/>
              <w:textAlignment w:val="auto"/>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40006FDC" w14:textId="77777777" w:rsidR="00BB1790" w:rsidRDefault="00BB1790" w:rsidP="001B7C8E">
            <w:pPr>
              <w:numPr>
                <w:ilvl w:val="0"/>
                <w:numId w:val="33"/>
              </w:numPr>
              <w:overflowPunct/>
              <w:autoSpaceDE/>
              <w:autoSpaceDN/>
              <w:snapToGrid w:val="0"/>
              <w:spacing w:after="0"/>
              <w:textAlignment w:val="auto"/>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6BD02EE0" w14:textId="77777777" w:rsidR="00BB1790" w:rsidRDefault="00BB1790" w:rsidP="001B7C8E">
            <w:pPr>
              <w:numPr>
                <w:ilvl w:val="1"/>
                <w:numId w:val="33"/>
              </w:numPr>
              <w:overflowPunct/>
              <w:autoSpaceDE/>
              <w:autoSpaceDN/>
              <w:snapToGrid w:val="0"/>
              <w:spacing w:after="0"/>
              <w:textAlignment w:val="auto"/>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2CA32D0E" w14:textId="77777777" w:rsidR="00BB1790" w:rsidRDefault="00BB1790" w:rsidP="001B7C8E">
            <w:pPr>
              <w:snapToGrid w:val="0"/>
              <w:rPr>
                <w:rFonts w:cs="Times"/>
                <w:lang w:eastAsia="zh-CN"/>
              </w:rPr>
            </w:pPr>
          </w:p>
          <w:p w14:paraId="0B04384C" w14:textId="77777777" w:rsidR="00BB1790" w:rsidRDefault="00BB1790" w:rsidP="001B7C8E">
            <w:pPr>
              <w:spacing w:after="0"/>
              <w:rPr>
                <w:rFonts w:eastAsia="等线"/>
                <w:highlight w:val="green"/>
                <w:lang w:eastAsia="zh-CN"/>
              </w:rPr>
            </w:pPr>
            <w:r>
              <w:rPr>
                <w:rFonts w:eastAsia="等线" w:hint="eastAsia"/>
                <w:highlight w:val="green"/>
                <w:lang w:eastAsia="zh-CN"/>
              </w:rPr>
              <w:t>Agreement</w:t>
            </w:r>
          </w:p>
          <w:p w14:paraId="3BF076A7" w14:textId="77777777" w:rsidR="00BB1790" w:rsidRDefault="00BB1790" w:rsidP="001B7C8E">
            <w:pPr>
              <w:rPr>
                <w:rFonts w:eastAsia="等线"/>
                <w:lang w:eastAsia="zh-CN"/>
              </w:rPr>
            </w:pPr>
            <w:r>
              <w:rPr>
                <w:rFonts w:eastAsia="等线" w:hint="eastAsia"/>
                <w:lang w:eastAsia="zh-CN"/>
              </w:rPr>
              <w:lastRenderedPageBreak/>
              <w:t>For beam management, m</w:t>
            </w:r>
            <w:r w:rsidRPr="002F5B54">
              <w:t>ultiple CSI reports for inference for UE-side model can be configured/activated</w:t>
            </w:r>
            <w:r>
              <w:rPr>
                <w:rFonts w:eastAsia="等线" w:hint="eastAsia"/>
                <w:lang w:eastAsia="zh-CN"/>
              </w:rPr>
              <w:t>/</w:t>
            </w:r>
            <w:r>
              <w:rPr>
                <w:rFonts w:eastAsia="等线"/>
                <w:lang w:eastAsia="zh-CN"/>
              </w:rPr>
              <w:t>triggered</w:t>
            </w:r>
            <w:r w:rsidRPr="002F5B54">
              <w:t>, which is up to UE capability</w:t>
            </w:r>
            <w:r>
              <w:rPr>
                <w:rFonts w:eastAsia="等线" w:hint="eastAsia"/>
                <w:lang w:eastAsia="zh-CN"/>
              </w:rPr>
              <w:t>.</w:t>
            </w:r>
          </w:p>
          <w:p w14:paraId="1304C39B" w14:textId="77777777" w:rsidR="00BB1790" w:rsidRDefault="00BB1790" w:rsidP="001B7C8E">
            <w:pPr>
              <w:snapToGrid w:val="0"/>
              <w:spacing w:after="0"/>
              <w:rPr>
                <w:rFonts w:eastAsia="等线"/>
                <w:lang w:eastAsia="zh-CN"/>
              </w:rPr>
            </w:pPr>
          </w:p>
          <w:p w14:paraId="38D0CA1B" w14:textId="77777777" w:rsidR="00BB1790" w:rsidRPr="00DC787E" w:rsidRDefault="00BB1790" w:rsidP="001B7C8E">
            <w:pPr>
              <w:spacing w:after="0"/>
              <w:rPr>
                <w:rFonts w:eastAsia="等线"/>
                <w:lang w:eastAsia="zh-CN"/>
              </w:rPr>
            </w:pPr>
            <w:r w:rsidRPr="00DC787E">
              <w:rPr>
                <w:rFonts w:eastAsia="等线"/>
                <w:lang w:eastAsia="zh-CN"/>
              </w:rPr>
              <w:t>Conclusion</w:t>
            </w:r>
          </w:p>
          <w:p w14:paraId="3CE63B82" w14:textId="77777777" w:rsidR="00BB1790" w:rsidRPr="00DC787E" w:rsidRDefault="00BB1790" w:rsidP="001B7C8E">
            <w:pPr>
              <w:spacing w:after="0"/>
              <w:rPr>
                <w:rFonts w:cs="Arial"/>
              </w:rPr>
            </w:pPr>
            <w:r w:rsidRPr="00DC787E">
              <w:rPr>
                <w:rFonts w:cs="Arial"/>
              </w:rPr>
              <w:t xml:space="preserve">For the </w:t>
            </w:r>
            <w:r w:rsidRPr="00DC787E">
              <w:rPr>
                <w:rFonts w:cs="Times"/>
                <w:i/>
                <w:iCs/>
                <w:lang w:eastAsia="zh-CN"/>
              </w:rPr>
              <w:t>CSI-</w:t>
            </w:r>
            <w:proofErr w:type="spellStart"/>
            <w:r w:rsidRPr="00DC787E">
              <w:rPr>
                <w:rFonts w:cs="Times"/>
                <w:i/>
                <w:iCs/>
                <w:lang w:eastAsia="zh-CN"/>
              </w:rPr>
              <w:t>ReportConfig</w:t>
            </w:r>
            <w:proofErr w:type="spellEnd"/>
            <w:r w:rsidRPr="00DC787E">
              <w:rPr>
                <w:rFonts w:cs="Times"/>
                <w:lang w:eastAsia="zh-CN"/>
              </w:rPr>
              <w:t xml:space="preserve"> for inference configuration provided in </w:t>
            </w:r>
            <w:r w:rsidRPr="00DC787E">
              <w:rPr>
                <w:rFonts w:cs="Arial"/>
              </w:rPr>
              <w:t>Step 5,</w:t>
            </w:r>
          </w:p>
          <w:p w14:paraId="6785D1ED" w14:textId="77777777" w:rsidR="00BB1790" w:rsidRPr="00DC787E" w:rsidRDefault="00BB1790" w:rsidP="001B7C8E">
            <w:pPr>
              <w:pStyle w:val="ListParagraph"/>
              <w:numPr>
                <w:ilvl w:val="0"/>
                <w:numId w:val="34"/>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lang w:eastAsia="zh-CN"/>
              </w:rPr>
              <w:t xml:space="preserve">aperiodic CSI Report and semi-persistent CSI report can be activated/triggered by NW after </w:t>
            </w:r>
            <w:proofErr w:type="spellStart"/>
            <w:r w:rsidRPr="00DC787E">
              <w:rPr>
                <w:rFonts w:ascii="Times New Roman" w:hAnsi="Times New Roman" w:cs="Times"/>
                <w:i/>
                <w:iCs/>
                <w:lang w:eastAsia="zh-CN"/>
              </w:rPr>
              <w:t>RRCReconfigurationComplete</w:t>
            </w:r>
            <w:proofErr w:type="spellEnd"/>
            <w:r w:rsidRPr="00DC787E">
              <w:rPr>
                <w:rFonts w:ascii="Times New Roman" w:hAnsi="Times New Roman" w:cs="Times"/>
                <w:lang w:eastAsia="zh-CN"/>
              </w:rPr>
              <w:t>.</w:t>
            </w:r>
          </w:p>
          <w:p w14:paraId="13D359ED" w14:textId="77777777" w:rsidR="00BB1790" w:rsidRPr="00DC787E" w:rsidRDefault="00BB1790" w:rsidP="001B7C8E">
            <w:pPr>
              <w:pStyle w:val="ListParagraph"/>
              <w:numPr>
                <w:ilvl w:val="0"/>
                <w:numId w:val="34"/>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lang w:eastAsia="zh-CN"/>
              </w:rPr>
              <w:t xml:space="preserve">periodic CSI Report is considered as activated after </w:t>
            </w:r>
            <w:proofErr w:type="spellStart"/>
            <w:r w:rsidRPr="00DC787E">
              <w:rPr>
                <w:rFonts w:ascii="Times New Roman" w:hAnsi="Times New Roman" w:cs="Times"/>
                <w:i/>
                <w:iCs/>
                <w:lang w:eastAsia="zh-CN"/>
              </w:rPr>
              <w:t>RRCReconfigurationComplete</w:t>
            </w:r>
            <w:proofErr w:type="spellEnd"/>
            <w:r w:rsidRPr="00DC787E">
              <w:rPr>
                <w:rFonts w:ascii="Times New Roman" w:hAnsi="Times New Roman" w:cs="Times"/>
                <w:lang w:eastAsia="zh-CN"/>
              </w:rPr>
              <w:t>.</w:t>
            </w:r>
            <w:r w:rsidRPr="00DC787E">
              <w:rPr>
                <w:rFonts w:cs="Times"/>
                <w:i/>
                <w:iCs/>
                <w:lang w:eastAsia="zh-CN"/>
              </w:rPr>
              <w:t xml:space="preserve"> </w:t>
            </w:r>
          </w:p>
          <w:p w14:paraId="2E2D90FF" w14:textId="77777777" w:rsidR="00BB1790" w:rsidRPr="00DC787E" w:rsidRDefault="00BB1790" w:rsidP="001B7C8E">
            <w:pPr>
              <w:pStyle w:val="ListParagraph"/>
              <w:numPr>
                <w:ilvl w:val="0"/>
                <w:numId w:val="34"/>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lang w:eastAsia="zh-CN"/>
              </w:rPr>
              <w:t xml:space="preserve">Note: UE is not expected to be configured with a </w:t>
            </w:r>
            <w:r w:rsidRPr="00DC787E">
              <w:rPr>
                <w:rFonts w:ascii="Times New Roman" w:hAnsi="Times New Roman" w:cs="Times"/>
                <w:i/>
                <w:iCs/>
                <w:lang w:eastAsia="zh-CN"/>
              </w:rPr>
              <w:t>CSI-</w:t>
            </w:r>
            <w:proofErr w:type="spellStart"/>
            <w:r w:rsidRPr="00DC787E">
              <w:rPr>
                <w:rFonts w:ascii="Times New Roman" w:hAnsi="Times New Roman" w:cs="Times"/>
                <w:i/>
                <w:iCs/>
                <w:lang w:eastAsia="zh-CN"/>
              </w:rPr>
              <w:t>ReportConfig</w:t>
            </w:r>
            <w:proofErr w:type="spellEnd"/>
            <w:r w:rsidRPr="00DC787E">
              <w:rPr>
                <w:rFonts w:ascii="Times New Roman" w:hAnsi="Times New Roman" w:cs="Times"/>
                <w:lang w:eastAsia="zh-CN"/>
              </w:rPr>
              <w:t xml:space="preserve"> for inference configuration for a non-applicable set of inference parameters or a non-applicable </w:t>
            </w:r>
            <w:r w:rsidRPr="00DC787E">
              <w:rPr>
                <w:rFonts w:ascii="Times New Roman" w:hAnsi="Times New Roman" w:cs="Times"/>
                <w:i/>
                <w:iCs/>
                <w:lang w:eastAsia="zh-CN"/>
              </w:rPr>
              <w:t>CSI-</w:t>
            </w:r>
            <w:proofErr w:type="spellStart"/>
            <w:r w:rsidRPr="00DC787E">
              <w:rPr>
                <w:rFonts w:ascii="Times New Roman" w:hAnsi="Times New Roman" w:cs="Times"/>
                <w:i/>
                <w:iCs/>
                <w:lang w:eastAsia="zh-CN"/>
              </w:rPr>
              <w:t>ReportConfig</w:t>
            </w:r>
            <w:proofErr w:type="spellEnd"/>
            <w:r w:rsidRPr="00DC787E">
              <w:rPr>
                <w:rFonts w:ascii="Times New Roman" w:hAnsi="Times New Roman" w:cs="Times"/>
                <w:lang w:eastAsia="zh-CN"/>
              </w:rPr>
              <w:t> </w:t>
            </w:r>
            <w:r w:rsidRPr="00DC787E">
              <w:rPr>
                <w:rFonts w:ascii="Times New Roman" w:hAnsi="Times New Roman" w:cs="Times" w:hint="eastAsia"/>
                <w:lang w:eastAsia="zh-CN"/>
              </w:rPr>
              <w:t xml:space="preserve"> </w:t>
            </w:r>
          </w:p>
          <w:p w14:paraId="25204D72" w14:textId="77777777" w:rsidR="00BB1790" w:rsidRPr="00DC787E" w:rsidRDefault="00BB1790" w:rsidP="001B7C8E">
            <w:pPr>
              <w:pStyle w:val="ListParagraph"/>
              <w:numPr>
                <w:ilvl w:val="1"/>
                <w:numId w:val="34"/>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hint="eastAsia"/>
                <w:lang w:eastAsia="zh-CN"/>
              </w:rPr>
              <w:t>Any specification impact is a separate discussion</w:t>
            </w:r>
          </w:p>
        </w:tc>
      </w:tr>
    </w:tbl>
    <w:p w14:paraId="56A34E6F" w14:textId="77777777" w:rsidR="00BB1790" w:rsidRDefault="00BB1790" w:rsidP="00BB1790">
      <w:pPr>
        <w:rPr>
          <w:rFonts w:cs="Arial"/>
          <w:sz w:val="18"/>
          <w:szCs w:val="18"/>
        </w:rPr>
      </w:pPr>
    </w:p>
    <w:p w14:paraId="5204DA7B" w14:textId="66EBE10F" w:rsidR="00BB1790" w:rsidRDefault="00BB1790" w:rsidP="00BB1790">
      <w:pPr>
        <w:rPr>
          <w:rFonts w:eastAsia="宋体"/>
          <w:lang w:eastAsia="zh-CN"/>
        </w:rPr>
      </w:pPr>
      <w:r>
        <w:rPr>
          <w:rFonts w:eastAsia="宋体" w:hint="eastAsia"/>
          <w:lang w:eastAsia="zh-CN"/>
        </w:rPr>
        <w:t xml:space="preserve">As replied in RAN1 LS, RAN1 considers the following two approaches for </w:t>
      </w:r>
      <w:proofErr w:type="spellStart"/>
      <w:r>
        <w:rPr>
          <w:rFonts w:eastAsia="宋体" w:hint="eastAsia"/>
          <w:lang w:eastAsia="zh-CN"/>
        </w:rPr>
        <w:t>gNB</w:t>
      </w:r>
      <w:proofErr w:type="spellEnd"/>
      <w:r>
        <w:rPr>
          <w:rFonts w:eastAsia="宋体" w:hint="eastAsia"/>
          <w:lang w:eastAsia="zh-CN"/>
        </w:rPr>
        <w:t xml:space="preserve"> to provide the applicable inference configuration, which can be summarized as following</w:t>
      </w:r>
      <w:r w:rsidR="00793375">
        <w:rPr>
          <w:rFonts w:eastAsia="宋体" w:hint="eastAsia"/>
          <w:lang w:eastAsia="zh-CN"/>
        </w:rPr>
        <w:t xml:space="preserve"> in our understanding</w:t>
      </w:r>
    </w:p>
    <w:p w14:paraId="1F3E7894" w14:textId="78E8448F" w:rsidR="00BB1790" w:rsidRPr="00E02045" w:rsidRDefault="00E02045" w:rsidP="0020772B">
      <w:pPr>
        <w:rPr>
          <w:rFonts w:eastAsia="宋体"/>
          <w:lang w:eastAsia="zh-CN"/>
        </w:rPr>
      </w:pPr>
      <w:r>
        <w:rPr>
          <w:rFonts w:eastAsia="宋体" w:hint="eastAsia"/>
          <w:lang w:eastAsia="zh-CN"/>
        </w:rPr>
        <w:t>Option A</w:t>
      </w:r>
      <w:r w:rsidR="00B90B3A">
        <w:rPr>
          <w:rFonts w:eastAsia="宋体" w:hint="eastAsia"/>
          <w:lang w:eastAsia="zh-CN"/>
        </w:rPr>
        <w:t>):</w:t>
      </w:r>
      <w:r w:rsidR="00BB1790" w:rsidRPr="00E02045">
        <w:rPr>
          <w:rFonts w:eastAsia="宋体"/>
          <w:lang w:eastAsia="zh-CN"/>
        </w:rPr>
        <w:t xml:space="preserve"> in step 3,</w:t>
      </w:r>
      <w:r w:rsidR="005E1431" w:rsidRPr="00E02045">
        <w:rPr>
          <w:rFonts w:eastAsia="宋体"/>
          <w:lang w:eastAsia="zh-CN"/>
        </w:rPr>
        <w:t xml:space="preserve"> via </w:t>
      </w:r>
      <w:proofErr w:type="spellStart"/>
      <w:r w:rsidR="005E1431" w:rsidRPr="00E02045">
        <w:rPr>
          <w:rFonts w:eastAsia="宋体"/>
          <w:i/>
          <w:iCs/>
          <w:lang w:eastAsia="zh-CN"/>
        </w:rPr>
        <w:t>RRCReconfiguration</w:t>
      </w:r>
      <w:proofErr w:type="spellEnd"/>
      <w:r w:rsidR="005E1431" w:rsidRPr="00E02045">
        <w:rPr>
          <w:rFonts w:eastAsia="宋体"/>
          <w:lang w:eastAsia="zh-CN"/>
        </w:rPr>
        <w:t>,</w:t>
      </w:r>
      <w:r w:rsidR="00BB1790" w:rsidRPr="00E02045">
        <w:rPr>
          <w:rFonts w:eastAsia="宋体"/>
          <w:lang w:eastAsia="zh-CN"/>
        </w:rPr>
        <w:t xml:space="preserve"> </w:t>
      </w:r>
      <w:proofErr w:type="spellStart"/>
      <w:r w:rsidR="00BB1790" w:rsidRPr="00E02045">
        <w:rPr>
          <w:rFonts w:eastAsia="宋体"/>
          <w:lang w:eastAsia="zh-CN"/>
        </w:rPr>
        <w:t>gNB</w:t>
      </w:r>
      <w:proofErr w:type="spellEnd"/>
      <w:r w:rsidR="00BB1790" w:rsidRPr="00E02045">
        <w:rPr>
          <w:rFonts w:eastAsia="宋体"/>
          <w:lang w:eastAsia="zh-CN"/>
        </w:rPr>
        <w:t xml:space="preserve"> provides </w:t>
      </w:r>
      <w:r w:rsidR="00793375" w:rsidRPr="00E02045">
        <w:rPr>
          <w:rFonts w:eastAsia="宋体"/>
          <w:lang w:eastAsia="zh-CN"/>
        </w:rPr>
        <w:t>one or more of</w:t>
      </w:r>
      <w:r w:rsidR="00BB1790" w:rsidRPr="00E02045">
        <w:rPr>
          <w:rFonts w:eastAsia="宋体"/>
          <w:lang w:eastAsia="zh-CN"/>
        </w:rPr>
        <w:t xml:space="preserve"> </w:t>
      </w:r>
      <w:r w:rsidR="00BB1790" w:rsidRPr="00E02045">
        <w:rPr>
          <w:rFonts w:cs="Times"/>
          <w:i/>
          <w:iCs/>
          <w:lang w:eastAsia="zh-CN"/>
        </w:rPr>
        <w:t>CSI-</w:t>
      </w:r>
      <w:proofErr w:type="spellStart"/>
      <w:r w:rsidR="00BB1790" w:rsidRPr="00E02045">
        <w:rPr>
          <w:rFonts w:cs="Times"/>
          <w:i/>
          <w:iCs/>
          <w:lang w:eastAsia="zh-CN"/>
        </w:rPr>
        <w:t>ReportConfig</w:t>
      </w:r>
      <w:proofErr w:type="spellEnd"/>
      <w:r w:rsidR="00BB1790" w:rsidRPr="00E02045">
        <w:rPr>
          <w:rFonts w:cs="Times"/>
          <w:lang w:eastAsia="zh-CN"/>
        </w:rPr>
        <w:t xml:space="preserve"> for inference configuratio</w:t>
      </w:r>
      <w:r w:rsidR="00BB1790" w:rsidRPr="00E02045">
        <w:rPr>
          <w:rFonts w:eastAsiaTheme="minorEastAsia" w:cs="Times"/>
          <w:lang w:eastAsia="zh-CN"/>
        </w:rPr>
        <w:t xml:space="preserve">n; in step 4, </w:t>
      </w:r>
      <w:r w:rsidR="005E1431" w:rsidRPr="00E02045">
        <w:rPr>
          <w:rFonts w:eastAsia="宋体"/>
          <w:lang w:eastAsia="zh-CN"/>
        </w:rPr>
        <w:t xml:space="preserve">via </w:t>
      </w:r>
      <w:proofErr w:type="spellStart"/>
      <w:r w:rsidR="005E1431" w:rsidRPr="00E02045">
        <w:rPr>
          <w:rFonts w:eastAsiaTheme="minorEastAsia" w:cs="Times"/>
          <w:i/>
          <w:iCs/>
          <w:lang w:eastAsia="zh-CN"/>
        </w:rPr>
        <w:t>RRCReconfigurationComplete</w:t>
      </w:r>
      <w:proofErr w:type="spellEnd"/>
      <w:r w:rsidR="005E1431" w:rsidRPr="00E02045">
        <w:rPr>
          <w:rFonts w:eastAsiaTheme="minorEastAsia" w:cs="Times"/>
          <w:lang w:eastAsia="zh-CN"/>
        </w:rPr>
        <w:t xml:space="preserve">, </w:t>
      </w:r>
      <w:r w:rsidR="00BB1790" w:rsidRPr="00E02045">
        <w:rPr>
          <w:rFonts w:eastAsiaTheme="minorEastAsia" w:cs="Times"/>
          <w:lang w:eastAsia="zh-CN"/>
        </w:rPr>
        <w:t xml:space="preserve">UE indicates the applicable </w:t>
      </w:r>
      <w:r w:rsidR="00793375" w:rsidRPr="00E02045">
        <w:rPr>
          <w:rFonts w:eastAsiaTheme="minorEastAsia" w:cs="Times"/>
          <w:i/>
          <w:iCs/>
          <w:lang w:eastAsia="zh-CN"/>
        </w:rPr>
        <w:t>CSI-</w:t>
      </w:r>
      <w:proofErr w:type="spellStart"/>
      <w:r w:rsidR="00793375" w:rsidRPr="00E02045">
        <w:rPr>
          <w:rFonts w:eastAsiaTheme="minorEastAsia" w:cs="Times"/>
          <w:i/>
          <w:iCs/>
          <w:lang w:eastAsia="zh-CN"/>
        </w:rPr>
        <w:t>ReportConfig</w:t>
      </w:r>
      <w:proofErr w:type="spellEnd"/>
      <w:r w:rsidR="00C96C54" w:rsidRPr="00E02045">
        <w:rPr>
          <w:rFonts w:eastAsiaTheme="minorEastAsia" w:cs="Times"/>
          <w:lang w:eastAsia="zh-CN"/>
        </w:rPr>
        <w:t>; after step 4,</w:t>
      </w:r>
    </w:p>
    <w:p w14:paraId="3AA47BB7" w14:textId="3948CA8D" w:rsidR="00BB1790" w:rsidRPr="001B7C8E" w:rsidRDefault="00BB1790" w:rsidP="00BB1790">
      <w:pPr>
        <w:pStyle w:val="ListParagraph"/>
        <w:numPr>
          <w:ilvl w:val="1"/>
          <w:numId w:val="21"/>
        </w:numPr>
        <w:rPr>
          <w:rFonts w:eastAsia="宋体"/>
          <w:lang w:eastAsia="zh-CN"/>
        </w:rPr>
      </w:pPr>
      <w:r>
        <w:rPr>
          <w:rFonts w:cs="Times"/>
          <w:lang w:eastAsia="zh-CN"/>
        </w:rPr>
        <w:t>Applicable aperiodic CSI Report and semi-persistent CSI report can be activated/triggered by NW.</w:t>
      </w:r>
    </w:p>
    <w:p w14:paraId="532AECED" w14:textId="77777777" w:rsidR="00BB1790" w:rsidRPr="005C7CC5" w:rsidRDefault="00BB1790" w:rsidP="00BB1790">
      <w:pPr>
        <w:pStyle w:val="ListParagraph"/>
        <w:numPr>
          <w:ilvl w:val="1"/>
          <w:numId w:val="21"/>
        </w:numPr>
        <w:rPr>
          <w:rFonts w:eastAsia="宋体"/>
          <w:lang w:eastAsia="zh-CN"/>
        </w:rPr>
      </w:pPr>
      <w:r w:rsidRPr="005C7CC5">
        <w:rPr>
          <w:rFonts w:eastAsia="宋体"/>
          <w:lang w:eastAsia="zh-CN"/>
        </w:rPr>
        <w:t>Applicable periodic CSI Report is considered as activated only if the applicability of the corresponding CSI-</w:t>
      </w:r>
      <w:proofErr w:type="spellStart"/>
      <w:r w:rsidRPr="005C7CC5">
        <w:rPr>
          <w:rFonts w:eastAsia="宋体"/>
          <w:lang w:eastAsia="zh-CN"/>
        </w:rPr>
        <w:t>ReportConfig</w:t>
      </w:r>
      <w:proofErr w:type="spellEnd"/>
      <w:r w:rsidRPr="005C7CC5">
        <w:rPr>
          <w:rFonts w:eastAsia="宋体"/>
          <w:lang w:eastAsia="zh-CN"/>
        </w:rPr>
        <w:t xml:space="preserve"> is reported in </w:t>
      </w:r>
      <w:proofErr w:type="spellStart"/>
      <w:r w:rsidRPr="005C7CC5">
        <w:rPr>
          <w:rFonts w:eastAsia="宋体"/>
          <w:lang w:eastAsia="zh-CN"/>
        </w:rPr>
        <w:t>RRCReconfigurationComplete</w:t>
      </w:r>
      <w:proofErr w:type="spellEnd"/>
      <w:r w:rsidRPr="005C7CC5">
        <w:rPr>
          <w:rFonts w:eastAsia="宋体"/>
          <w:lang w:eastAsia="zh-CN"/>
        </w:rPr>
        <w:t>.</w:t>
      </w:r>
    </w:p>
    <w:p w14:paraId="3972C953" w14:textId="4E355233" w:rsidR="00370C8E" w:rsidRDefault="00DC27F2" w:rsidP="00DC27F2">
      <w:pPr>
        <w:jc w:val="center"/>
        <w:rPr>
          <w:rFonts w:eastAsia="宋体"/>
          <w:lang w:eastAsia="zh-CN"/>
        </w:rPr>
      </w:pPr>
      <w:r w:rsidRPr="00DC27F2">
        <w:rPr>
          <w:rFonts w:eastAsia="宋体"/>
          <w:noProof/>
          <w:lang w:eastAsia="zh-CN"/>
        </w:rPr>
        <w:drawing>
          <wp:inline distT="0" distB="0" distL="0" distR="0" wp14:anchorId="6E9F53C1" wp14:editId="3EB2B3E9">
            <wp:extent cx="4160520" cy="3041046"/>
            <wp:effectExtent l="0" t="0" r="0" b="6985"/>
            <wp:docPr id="1182820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820377" name=""/>
                    <pic:cNvPicPr/>
                  </pic:nvPicPr>
                  <pic:blipFill>
                    <a:blip r:embed="rId11"/>
                    <a:stretch>
                      <a:fillRect/>
                    </a:stretch>
                  </pic:blipFill>
                  <pic:spPr>
                    <a:xfrm>
                      <a:off x="0" y="0"/>
                      <a:ext cx="4165618" cy="3044772"/>
                    </a:xfrm>
                    <a:prstGeom prst="rect">
                      <a:avLst/>
                    </a:prstGeom>
                  </pic:spPr>
                </pic:pic>
              </a:graphicData>
            </a:graphic>
          </wp:inline>
        </w:drawing>
      </w:r>
    </w:p>
    <w:p w14:paraId="68B93DFF" w14:textId="383A9B53" w:rsidR="00C40D2C" w:rsidRDefault="00C40D2C" w:rsidP="00E02045">
      <w:pPr>
        <w:rPr>
          <w:rFonts w:eastAsia="宋体"/>
          <w:lang w:eastAsia="zh-CN"/>
        </w:rPr>
      </w:pPr>
      <w:r>
        <w:rPr>
          <w:rFonts w:eastAsia="宋体" w:hint="eastAsia"/>
          <w:lang w:eastAsia="zh-CN"/>
        </w:rPr>
        <w:t>Option B)</w:t>
      </w:r>
      <w:r w:rsidR="00B90B3A">
        <w:rPr>
          <w:rFonts w:eastAsia="宋体" w:hint="eastAsia"/>
          <w:lang w:eastAsia="zh-CN"/>
        </w:rPr>
        <w:t>:</w:t>
      </w:r>
      <w:r w:rsidR="00F52202" w:rsidRPr="00E02045">
        <w:rPr>
          <w:rFonts w:eastAsia="宋体" w:hint="eastAsia"/>
          <w:lang w:eastAsia="zh-CN"/>
        </w:rPr>
        <w:t xml:space="preserve"> in step </w:t>
      </w:r>
      <w:r w:rsidR="005E1431" w:rsidRPr="00E02045">
        <w:rPr>
          <w:rFonts w:eastAsia="宋体" w:hint="eastAsia"/>
          <w:lang w:eastAsia="zh-CN"/>
        </w:rPr>
        <w:t>3</w:t>
      </w:r>
      <w:r w:rsidR="00F52202" w:rsidRPr="00E02045">
        <w:rPr>
          <w:rFonts w:eastAsia="宋体" w:hint="eastAsia"/>
          <w:lang w:eastAsia="zh-CN"/>
        </w:rPr>
        <w:t xml:space="preserve">, </w:t>
      </w:r>
      <w:r w:rsidR="005E1431" w:rsidRPr="00E02045">
        <w:rPr>
          <w:rFonts w:eastAsia="宋体" w:hint="eastAsia"/>
          <w:lang w:eastAsia="zh-CN"/>
        </w:rPr>
        <w:t xml:space="preserve">via </w:t>
      </w:r>
      <w:proofErr w:type="spellStart"/>
      <w:r w:rsidR="005E1431" w:rsidRPr="00E02045">
        <w:rPr>
          <w:rFonts w:eastAsia="宋体"/>
          <w:i/>
          <w:iCs/>
          <w:lang w:eastAsia="zh-CN"/>
        </w:rPr>
        <w:t>RRCReconfiguration</w:t>
      </w:r>
      <w:r w:rsidR="005E1431" w:rsidRPr="00E02045">
        <w:rPr>
          <w:rFonts w:ascii="Wingdings" w:eastAsia="Wingdings" w:hAnsi="Wingdings" w:cs="Wingdings"/>
          <w:lang w:eastAsia="zh-CN"/>
        </w:rPr>
        <w:t>à</w:t>
      </w:r>
      <w:r w:rsidR="005E1431" w:rsidRPr="00E02045">
        <w:rPr>
          <w:rFonts w:eastAsia="宋体"/>
          <w:i/>
          <w:iCs/>
          <w:lang w:eastAsia="zh-CN"/>
        </w:rPr>
        <w:t>OtherConfig</w:t>
      </w:r>
      <w:proofErr w:type="spellEnd"/>
      <w:r w:rsidR="005E1431" w:rsidRPr="00E02045">
        <w:rPr>
          <w:rFonts w:eastAsia="宋体" w:hint="eastAsia"/>
          <w:lang w:eastAsia="zh-CN"/>
        </w:rPr>
        <w:t xml:space="preserve">, </w:t>
      </w:r>
      <w:proofErr w:type="spellStart"/>
      <w:r w:rsidR="00F52202" w:rsidRPr="00E02045">
        <w:rPr>
          <w:rFonts w:eastAsia="宋体" w:hint="eastAsia"/>
          <w:lang w:eastAsia="zh-CN"/>
        </w:rPr>
        <w:t>gNB</w:t>
      </w:r>
      <w:proofErr w:type="spellEnd"/>
      <w:r w:rsidR="00F52202" w:rsidRPr="00E02045">
        <w:rPr>
          <w:rFonts w:eastAsia="宋体" w:hint="eastAsia"/>
          <w:lang w:eastAsia="zh-CN"/>
        </w:rPr>
        <w:t xml:space="preserve"> provides candidate sets of inference related parameters; in step 4, </w:t>
      </w:r>
      <w:r w:rsidR="005E1431" w:rsidRPr="00E02045">
        <w:rPr>
          <w:rFonts w:eastAsia="宋体" w:hint="eastAsia"/>
          <w:lang w:eastAsia="zh-CN"/>
        </w:rPr>
        <w:t xml:space="preserve">via UAI, </w:t>
      </w:r>
      <w:r w:rsidR="00F52202" w:rsidRPr="00E02045">
        <w:rPr>
          <w:rFonts w:eastAsia="宋体" w:hint="eastAsia"/>
          <w:lang w:eastAsia="zh-CN"/>
        </w:rPr>
        <w:t xml:space="preserve">UE indicates the applicable ones among the </w:t>
      </w:r>
      <w:r w:rsidR="00F52202" w:rsidRPr="00E02045">
        <w:rPr>
          <w:rFonts w:eastAsia="宋体"/>
          <w:lang w:eastAsia="zh-CN"/>
        </w:rPr>
        <w:t>candidate</w:t>
      </w:r>
      <w:r w:rsidR="00F52202" w:rsidRPr="00E02045">
        <w:rPr>
          <w:rFonts w:eastAsia="宋体" w:hint="eastAsia"/>
          <w:lang w:eastAsia="zh-CN"/>
        </w:rPr>
        <w:t xml:space="preserve"> sets of </w:t>
      </w:r>
      <w:r w:rsidR="00002BDB" w:rsidRPr="00E02045">
        <w:rPr>
          <w:rFonts w:eastAsia="宋体"/>
          <w:lang w:eastAsia="zh-CN"/>
        </w:rPr>
        <w:t>parameters</w:t>
      </w:r>
      <w:r w:rsidR="00002BDB" w:rsidRPr="00E02045">
        <w:rPr>
          <w:rFonts w:eastAsia="宋体" w:hint="eastAsia"/>
          <w:lang w:eastAsia="zh-CN"/>
        </w:rPr>
        <w:t xml:space="preserve">; in step 5, </w:t>
      </w:r>
      <w:r w:rsidR="00C96C54" w:rsidRPr="00E02045">
        <w:rPr>
          <w:rFonts w:eastAsia="宋体" w:hint="eastAsia"/>
          <w:lang w:eastAsia="zh-CN"/>
        </w:rPr>
        <w:t xml:space="preserve">accordingly, </w:t>
      </w:r>
      <w:r w:rsidR="005E1431" w:rsidRPr="00E02045">
        <w:rPr>
          <w:rFonts w:eastAsia="宋体" w:hint="eastAsia"/>
          <w:lang w:eastAsia="zh-CN"/>
        </w:rPr>
        <w:t xml:space="preserve">via </w:t>
      </w:r>
      <w:proofErr w:type="spellStart"/>
      <w:r w:rsidR="005E1431" w:rsidRPr="00E02045">
        <w:rPr>
          <w:rFonts w:eastAsia="宋体"/>
          <w:i/>
          <w:iCs/>
          <w:lang w:eastAsia="zh-CN"/>
        </w:rPr>
        <w:t>RRCReconfiguration</w:t>
      </w:r>
      <w:proofErr w:type="spellEnd"/>
      <w:r w:rsidR="005E1431" w:rsidRPr="00E02045">
        <w:rPr>
          <w:rFonts w:eastAsia="宋体" w:hint="eastAsia"/>
          <w:lang w:eastAsia="zh-CN"/>
        </w:rPr>
        <w:t xml:space="preserve">, </w:t>
      </w:r>
      <w:proofErr w:type="spellStart"/>
      <w:r w:rsidR="00002BDB" w:rsidRPr="00E02045">
        <w:rPr>
          <w:rFonts w:eastAsia="宋体" w:hint="eastAsia"/>
          <w:lang w:eastAsia="zh-CN"/>
        </w:rPr>
        <w:t>gNB</w:t>
      </w:r>
      <w:proofErr w:type="spellEnd"/>
      <w:r w:rsidR="00002BDB" w:rsidRPr="00E02045">
        <w:rPr>
          <w:rFonts w:eastAsia="宋体" w:hint="eastAsia"/>
          <w:lang w:eastAsia="zh-CN"/>
        </w:rPr>
        <w:t xml:space="preserve"> will generate and provide the </w:t>
      </w:r>
      <w:r w:rsidR="00002BDB" w:rsidRPr="00E02045">
        <w:rPr>
          <w:rFonts w:eastAsia="宋体"/>
          <w:i/>
          <w:iCs/>
          <w:lang w:eastAsia="zh-CN"/>
        </w:rPr>
        <w:t>CSI-</w:t>
      </w:r>
      <w:proofErr w:type="spellStart"/>
      <w:r w:rsidR="00002BDB" w:rsidRPr="00E02045">
        <w:rPr>
          <w:rFonts w:eastAsia="宋体"/>
          <w:i/>
          <w:iCs/>
          <w:lang w:eastAsia="zh-CN"/>
        </w:rPr>
        <w:t>ReportConfig</w:t>
      </w:r>
      <w:proofErr w:type="spellEnd"/>
      <w:r w:rsidR="00002BDB" w:rsidRPr="00E02045">
        <w:rPr>
          <w:rFonts w:eastAsia="宋体" w:hint="eastAsia"/>
          <w:lang w:eastAsia="zh-CN"/>
        </w:rPr>
        <w:t xml:space="preserve"> </w:t>
      </w:r>
      <w:r w:rsidR="00C96C54" w:rsidRPr="00E02045">
        <w:rPr>
          <w:rFonts w:eastAsia="宋体" w:hint="eastAsia"/>
          <w:lang w:eastAsia="zh-CN"/>
        </w:rPr>
        <w:t xml:space="preserve">for inference </w:t>
      </w:r>
      <w:r w:rsidR="00C96C54" w:rsidRPr="00E02045">
        <w:rPr>
          <w:rFonts w:eastAsia="宋体"/>
          <w:lang w:eastAsia="zh-CN"/>
        </w:rPr>
        <w:t>configuration</w:t>
      </w:r>
      <w:r w:rsidR="00C81B7F">
        <w:rPr>
          <w:rFonts w:eastAsia="宋体" w:hint="eastAsia"/>
          <w:lang w:eastAsia="zh-CN"/>
        </w:rPr>
        <w:t>.</w:t>
      </w:r>
      <w:r w:rsidR="00C96C54" w:rsidRPr="00E02045">
        <w:rPr>
          <w:rFonts w:eastAsia="宋体" w:hint="eastAsia"/>
          <w:lang w:eastAsia="zh-CN"/>
        </w:rPr>
        <w:t xml:space="preserve"> </w:t>
      </w:r>
    </w:p>
    <w:p w14:paraId="3D0C6081" w14:textId="5CB9CC1B" w:rsidR="00BB1790" w:rsidRPr="00E02045" w:rsidRDefault="00C40D2C" w:rsidP="0020772B">
      <w:pPr>
        <w:rPr>
          <w:rFonts w:eastAsia="宋体"/>
          <w:lang w:eastAsia="zh-CN"/>
        </w:rPr>
      </w:pPr>
      <w:r>
        <w:rPr>
          <w:rFonts w:eastAsia="宋体" w:hint="eastAsia"/>
          <w:lang w:eastAsia="zh-CN"/>
        </w:rPr>
        <w:t xml:space="preserve">One thing that worth clarification/discussion is that in Option B, </w:t>
      </w:r>
      <w:r w:rsidR="00C96C54" w:rsidRPr="00506C14">
        <w:rPr>
          <w:rFonts w:eastAsia="宋体" w:hint="eastAsia"/>
          <w:b/>
          <w:bCs/>
          <w:lang w:eastAsia="zh-CN"/>
        </w:rPr>
        <w:t>after step 5</w:t>
      </w:r>
      <w:r w:rsidRPr="00506C14">
        <w:rPr>
          <w:rFonts w:eastAsia="宋体" w:hint="eastAsia"/>
          <w:b/>
          <w:bCs/>
          <w:lang w:eastAsia="zh-CN"/>
        </w:rPr>
        <w:t xml:space="preserve"> the full </w:t>
      </w:r>
      <w:r w:rsidRPr="00506C14">
        <w:rPr>
          <w:rFonts w:eastAsia="宋体"/>
          <w:b/>
          <w:bCs/>
          <w:lang w:eastAsia="zh-CN"/>
        </w:rPr>
        <w:t>inference</w:t>
      </w:r>
      <w:r w:rsidRPr="00506C14">
        <w:rPr>
          <w:rFonts w:eastAsia="宋体" w:hint="eastAsia"/>
          <w:b/>
          <w:bCs/>
          <w:lang w:eastAsia="zh-CN"/>
        </w:rPr>
        <w:t xml:space="preserve"> configuration is provided</w:t>
      </w:r>
      <w:r w:rsidR="00C81B7F" w:rsidRPr="00506C14">
        <w:rPr>
          <w:rFonts w:eastAsia="宋体" w:hint="eastAsia"/>
          <w:b/>
          <w:bCs/>
          <w:lang w:eastAsia="zh-CN"/>
        </w:rPr>
        <w:t xml:space="preserve"> to UE, will UE also indicate the </w:t>
      </w:r>
      <w:r w:rsidR="00C81B7F" w:rsidRPr="00506C14">
        <w:rPr>
          <w:rFonts w:eastAsia="宋体"/>
          <w:b/>
          <w:bCs/>
          <w:lang w:eastAsia="zh-CN"/>
        </w:rPr>
        <w:t>applicability</w:t>
      </w:r>
      <w:r w:rsidR="00C81B7F" w:rsidRPr="00506C14">
        <w:rPr>
          <w:rFonts w:eastAsia="宋体" w:hint="eastAsia"/>
          <w:b/>
          <w:bCs/>
          <w:lang w:eastAsia="zh-CN"/>
        </w:rPr>
        <w:t xml:space="preserve">/inapplicability to </w:t>
      </w:r>
      <w:proofErr w:type="spellStart"/>
      <w:r w:rsidR="00C81B7F" w:rsidRPr="00506C14">
        <w:rPr>
          <w:rFonts w:eastAsia="宋体" w:hint="eastAsia"/>
          <w:b/>
          <w:bCs/>
          <w:lang w:eastAsia="zh-CN"/>
        </w:rPr>
        <w:t>gNB</w:t>
      </w:r>
      <w:proofErr w:type="spellEnd"/>
      <w:r w:rsidR="00C81B7F" w:rsidRPr="00506C14">
        <w:rPr>
          <w:rFonts w:eastAsia="宋体" w:hint="eastAsia"/>
          <w:b/>
          <w:bCs/>
          <w:lang w:eastAsia="zh-CN"/>
        </w:rPr>
        <w:t xml:space="preserve"> as in Option A</w:t>
      </w:r>
      <w:r w:rsidR="00C96C54" w:rsidRPr="00E02045">
        <w:rPr>
          <w:rFonts w:eastAsia="宋体" w:hint="eastAsia"/>
          <w:lang w:eastAsia="zh-CN"/>
        </w:rPr>
        <w:t xml:space="preserve">, </w:t>
      </w:r>
      <w:r w:rsidR="00506C14">
        <w:rPr>
          <w:rFonts w:eastAsia="宋体" w:hint="eastAsia"/>
          <w:lang w:eastAsia="zh-CN"/>
        </w:rPr>
        <w:t>e.g.,</w:t>
      </w:r>
    </w:p>
    <w:p w14:paraId="63312913" w14:textId="37A2DFCF" w:rsidR="00C96C54" w:rsidRPr="001B7C8E" w:rsidRDefault="00C96C54" w:rsidP="00C96C54">
      <w:pPr>
        <w:pStyle w:val="ListParagraph"/>
        <w:numPr>
          <w:ilvl w:val="1"/>
          <w:numId w:val="21"/>
        </w:numPr>
        <w:rPr>
          <w:rFonts w:eastAsia="宋体"/>
          <w:lang w:eastAsia="zh-CN"/>
        </w:rPr>
      </w:pPr>
      <w:r>
        <w:rPr>
          <w:rFonts w:cs="Times"/>
          <w:lang w:eastAsia="zh-CN"/>
        </w:rPr>
        <w:t>Applicable aperiodic CSI Report and semi-persistent CSI report can be activated/triggered by NW</w:t>
      </w:r>
      <w:r>
        <w:rPr>
          <w:rFonts w:eastAsiaTheme="minorEastAsia" w:cs="Times" w:hint="eastAsia"/>
          <w:lang w:eastAsia="zh-CN"/>
        </w:rPr>
        <w:t>.</w:t>
      </w:r>
    </w:p>
    <w:p w14:paraId="70019D0F" w14:textId="77777777" w:rsidR="00C96C54" w:rsidRPr="005C7CC5" w:rsidRDefault="72BC0991" w:rsidP="00C96C54">
      <w:pPr>
        <w:pStyle w:val="ListParagraph"/>
        <w:numPr>
          <w:ilvl w:val="1"/>
          <w:numId w:val="21"/>
        </w:numPr>
        <w:rPr>
          <w:rFonts w:eastAsia="宋体"/>
          <w:lang w:eastAsia="zh-CN"/>
        </w:rPr>
      </w:pPr>
      <w:r w:rsidRPr="3B68D4AF">
        <w:rPr>
          <w:rFonts w:eastAsia="宋体"/>
          <w:lang w:eastAsia="zh-CN"/>
        </w:rPr>
        <w:t xml:space="preserve">Applicable periodic CSI Report is considered as activated only if the applicability of the corresponding </w:t>
      </w:r>
      <w:r w:rsidRPr="3B68D4AF">
        <w:rPr>
          <w:rFonts w:eastAsia="宋体"/>
          <w:i/>
          <w:iCs/>
          <w:lang w:eastAsia="zh-CN"/>
        </w:rPr>
        <w:t>CSI-</w:t>
      </w:r>
      <w:proofErr w:type="spellStart"/>
      <w:r w:rsidRPr="3B68D4AF">
        <w:rPr>
          <w:rFonts w:eastAsia="宋体"/>
          <w:i/>
          <w:iCs/>
          <w:lang w:eastAsia="zh-CN"/>
        </w:rPr>
        <w:t>ReportConfig</w:t>
      </w:r>
      <w:proofErr w:type="spellEnd"/>
      <w:r w:rsidRPr="3B68D4AF">
        <w:rPr>
          <w:rFonts w:eastAsia="宋体"/>
          <w:lang w:eastAsia="zh-CN"/>
        </w:rPr>
        <w:t xml:space="preserve"> is reported in </w:t>
      </w:r>
      <w:proofErr w:type="spellStart"/>
      <w:r w:rsidRPr="3B68D4AF">
        <w:rPr>
          <w:rFonts w:eastAsia="宋体"/>
          <w:i/>
          <w:iCs/>
          <w:lang w:eastAsia="zh-CN"/>
        </w:rPr>
        <w:t>RRCReconfigurationComplete</w:t>
      </w:r>
      <w:proofErr w:type="spellEnd"/>
      <w:r w:rsidRPr="3B68D4AF">
        <w:rPr>
          <w:rFonts w:eastAsia="宋体"/>
          <w:lang w:eastAsia="zh-CN"/>
        </w:rPr>
        <w:t>.</w:t>
      </w:r>
    </w:p>
    <w:p w14:paraId="2D6D3DD5" w14:textId="74788288" w:rsidR="00C96C54" w:rsidRDefault="00C81B7F">
      <w:pPr>
        <w:rPr>
          <w:rFonts w:eastAsiaTheme="minorEastAsia"/>
          <w:lang w:eastAsia="zh-CN"/>
        </w:rPr>
      </w:pPr>
      <w:r>
        <w:rPr>
          <w:rFonts w:eastAsiaTheme="minorEastAsia" w:hint="eastAsia"/>
          <w:lang w:eastAsia="zh-CN"/>
        </w:rPr>
        <w:t>A</w:t>
      </w:r>
      <w:r w:rsidR="4CD1287D" w:rsidRPr="0020772B">
        <w:t>s reflected in the Note from RAN1 agreements</w:t>
      </w:r>
      <w:r>
        <w:rPr>
          <w:rFonts w:eastAsiaTheme="minorEastAsia" w:hint="eastAsia"/>
          <w:lang w:eastAsia="zh-CN"/>
        </w:rPr>
        <w:t xml:space="preserve"> below</w:t>
      </w:r>
      <w:r w:rsidR="4CD1287D" w:rsidRPr="0020772B">
        <w:t xml:space="preserve">, the UE </w:t>
      </w:r>
      <w:r w:rsidR="0077582D">
        <w:rPr>
          <w:rFonts w:eastAsiaTheme="minorEastAsia" w:hint="eastAsia"/>
          <w:lang w:eastAsia="zh-CN"/>
        </w:rPr>
        <w:t>is expected to be</w:t>
      </w:r>
      <w:r w:rsidR="4CD1287D" w:rsidRPr="0020772B">
        <w:t xml:space="preserve"> only configured with applicable full inference configurations based on applicable set of inference parameters. In that case, the full inference configurations in </w:t>
      </w:r>
      <w:proofErr w:type="spellStart"/>
      <w:r w:rsidR="4CD1287D" w:rsidRPr="0020772B">
        <w:t>RRCReconfiguration</w:t>
      </w:r>
      <w:proofErr w:type="spellEnd"/>
      <w:r w:rsidR="4CD1287D" w:rsidRPr="0020772B">
        <w:t xml:space="preserve"> (step 5) can be assumed to be already applicable. Thus, the UE may not be required to report any further inapplicability in </w:t>
      </w:r>
      <w:proofErr w:type="spellStart"/>
      <w:r w:rsidR="4CD1287D" w:rsidRPr="0020772B">
        <w:t>RRCReconfigurationComplete</w:t>
      </w:r>
      <w:proofErr w:type="spellEnd"/>
      <w:r w:rsidR="4CD1287D" w:rsidRPr="0020772B">
        <w:t xml:space="preserve"> (step 6). While this can be a simple approach and </w:t>
      </w:r>
      <w:proofErr w:type="gramStart"/>
      <w:r w:rsidR="4CD1287D" w:rsidRPr="0020772B">
        <w:t>similar to</w:t>
      </w:r>
      <w:proofErr w:type="gramEnd"/>
      <w:r w:rsidR="4CD1287D" w:rsidRPr="0020772B">
        <w:t xml:space="preserve"> legacy procedure, we think this is an </w:t>
      </w:r>
      <w:r w:rsidR="297AA05E" w:rsidRPr="3B68D4AF">
        <w:t xml:space="preserve">idealistic </w:t>
      </w:r>
      <w:r w:rsidR="4CD1287D" w:rsidRPr="0020772B">
        <w:t xml:space="preserve">scenario for AI/ML functionality. As per RAN1 discussion and agreements, in Option B, applicability is determined solely based on the set of inference parameters such that the applicable status is not subject to change (until </w:t>
      </w:r>
      <w:proofErr w:type="spellStart"/>
      <w:r w:rsidR="4CD1287D" w:rsidRPr="0020772B">
        <w:lastRenderedPageBreak/>
        <w:t>RRCReconfiguration</w:t>
      </w:r>
      <w:proofErr w:type="spellEnd"/>
      <w:r w:rsidR="4CD1287D" w:rsidRPr="0020772B">
        <w:t>) and the UE can be configured with full inference configuration for the reported applicable functionalities in Step 4.</w:t>
      </w:r>
      <w:r w:rsidR="005F3D2B">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855"/>
      </w:tblGrid>
      <w:tr w:rsidR="00C81B7F" w14:paraId="67EB7714" w14:textId="77777777" w:rsidTr="00C81B7F">
        <w:tc>
          <w:tcPr>
            <w:tcW w:w="9855" w:type="dxa"/>
          </w:tcPr>
          <w:p w14:paraId="766541FA" w14:textId="77777777" w:rsidR="00C81B7F" w:rsidRPr="00C96C54" w:rsidRDefault="00C81B7F" w:rsidP="00C81B7F">
            <w:pPr>
              <w:tabs>
                <w:tab w:val="left" w:pos="1701"/>
              </w:tabs>
              <w:ind w:left="720"/>
              <w:rPr>
                <w:i/>
                <w:iCs/>
              </w:rPr>
            </w:pPr>
            <w:r w:rsidRPr="0020772B">
              <w:rPr>
                <w:i/>
                <w:iCs/>
              </w:rPr>
              <w:t>In Step 4, UE reports applicability for all the above A) one or more CSI-</w:t>
            </w:r>
            <w:proofErr w:type="spellStart"/>
            <w:r w:rsidRPr="0020772B">
              <w:rPr>
                <w:i/>
                <w:iCs/>
              </w:rPr>
              <w:t>ReportConfig</w:t>
            </w:r>
            <w:proofErr w:type="spellEnd"/>
            <w:r w:rsidRPr="0020772B">
              <w:rPr>
                <w:i/>
                <w:iCs/>
              </w:rPr>
              <w:t> and/or B) set(s) of inference related parameters </w:t>
            </w:r>
          </w:p>
          <w:p w14:paraId="25A11752" w14:textId="77777777" w:rsidR="00C81B7F" w:rsidRPr="00C96C54" w:rsidRDefault="00C81B7F" w:rsidP="00C81B7F">
            <w:pPr>
              <w:tabs>
                <w:tab w:val="left" w:pos="1701"/>
              </w:tabs>
              <w:ind w:left="720"/>
              <w:rPr>
                <w:i/>
                <w:iCs/>
              </w:rPr>
            </w:pPr>
            <w:r w:rsidRPr="0020772B">
              <w:rPr>
                <w:i/>
                <w:iCs/>
              </w:rPr>
              <w:t>Conclusion</w:t>
            </w:r>
          </w:p>
          <w:p w14:paraId="3008763D" w14:textId="77777777" w:rsidR="00C81B7F" w:rsidRPr="00C96C54" w:rsidRDefault="00C81B7F" w:rsidP="00C81B7F">
            <w:pPr>
              <w:tabs>
                <w:tab w:val="left" w:pos="1701"/>
              </w:tabs>
              <w:ind w:left="720" w:firstLine="720"/>
              <w:rPr>
                <w:i/>
                <w:iCs/>
              </w:rPr>
            </w:pPr>
            <w:r w:rsidRPr="0020772B">
              <w:rPr>
                <w:i/>
                <w:iCs/>
              </w:rPr>
              <w:t>For the CSI-</w:t>
            </w:r>
            <w:proofErr w:type="spellStart"/>
            <w:r w:rsidRPr="0020772B">
              <w:rPr>
                <w:i/>
                <w:iCs/>
              </w:rPr>
              <w:t>ReportConfig</w:t>
            </w:r>
            <w:proofErr w:type="spellEnd"/>
            <w:r w:rsidRPr="0020772B">
              <w:rPr>
                <w:i/>
                <w:iCs/>
              </w:rPr>
              <w:t> for inference configuration provided in Step 5,</w:t>
            </w:r>
          </w:p>
          <w:p w14:paraId="5E2FB97A" w14:textId="40D4E20B" w:rsidR="00C81B7F" w:rsidRPr="0020772B" w:rsidRDefault="00C81B7F" w:rsidP="0020772B">
            <w:pPr>
              <w:tabs>
                <w:tab w:val="left" w:pos="1701"/>
              </w:tabs>
              <w:ind w:left="1440" w:firstLine="720"/>
              <w:rPr>
                <w:rFonts w:ascii="Times New Roman" w:eastAsiaTheme="minorEastAsia" w:hAnsi="Times New Roman"/>
                <w:b/>
                <w:bCs/>
                <w:i/>
                <w:iCs/>
                <w:color w:val="000000" w:themeColor="text1"/>
                <w:lang w:eastAsia="zh-CN"/>
              </w:rPr>
            </w:pPr>
            <w:r w:rsidRPr="0020772B">
              <w:rPr>
                <w:b/>
                <w:bCs/>
                <w:i/>
                <w:iCs/>
              </w:rPr>
              <w:t>Note: UE is not expected to be configured with a CSI-</w:t>
            </w:r>
            <w:proofErr w:type="spellStart"/>
            <w:r w:rsidRPr="0020772B">
              <w:rPr>
                <w:b/>
                <w:bCs/>
                <w:i/>
                <w:iCs/>
              </w:rPr>
              <w:t>ReportConfig</w:t>
            </w:r>
            <w:proofErr w:type="spellEnd"/>
            <w:r w:rsidRPr="0020772B">
              <w:rPr>
                <w:b/>
                <w:bCs/>
                <w:i/>
                <w:iCs/>
              </w:rPr>
              <w:t> for inference configuration for a non-applicable set of inference parameters or a non-applicable CSI-</w:t>
            </w:r>
            <w:proofErr w:type="spellStart"/>
            <w:r w:rsidRPr="0020772B">
              <w:rPr>
                <w:b/>
                <w:bCs/>
                <w:i/>
                <w:iCs/>
              </w:rPr>
              <w:t>ReportConfig</w:t>
            </w:r>
            <w:proofErr w:type="spellEnd"/>
            <w:r w:rsidRPr="0020772B">
              <w:rPr>
                <w:b/>
                <w:bCs/>
                <w:i/>
                <w:iCs/>
              </w:rPr>
              <w:t>.</w:t>
            </w:r>
          </w:p>
        </w:tc>
      </w:tr>
    </w:tbl>
    <w:p w14:paraId="73E246C6" w14:textId="77777777" w:rsidR="00C81B7F" w:rsidRDefault="00C81B7F">
      <w:pPr>
        <w:rPr>
          <w:rFonts w:eastAsiaTheme="minorEastAsia"/>
          <w:lang w:eastAsia="zh-CN"/>
        </w:rPr>
      </w:pPr>
    </w:p>
    <w:p w14:paraId="1D7EED14" w14:textId="04FFE35E" w:rsidR="00595E2D" w:rsidRPr="0020772B" w:rsidRDefault="00595E2D">
      <w:pPr>
        <w:rPr>
          <w:rFonts w:eastAsiaTheme="minorEastAsia"/>
          <w:lang w:val="en-US" w:eastAsia="zh-CN"/>
        </w:rPr>
      </w:pPr>
      <w:r>
        <w:rPr>
          <w:rFonts w:eastAsiaTheme="minorEastAsia" w:hint="eastAsia"/>
          <w:lang w:eastAsia="zh-CN"/>
        </w:rPr>
        <w:t>On the other hand, RAN2 has formed the following understanding</w:t>
      </w:r>
      <w:r w:rsidR="00167C5B">
        <w:rPr>
          <w:rFonts w:eastAsiaTheme="minorEastAsia" w:hint="eastAsia"/>
          <w:lang w:eastAsia="zh-CN"/>
        </w:rPr>
        <w:t xml:space="preserve"> that the applicability is determined by UE based on </w:t>
      </w:r>
      <w:r w:rsidR="00167C5B" w:rsidRPr="00167C5B">
        <w:rPr>
          <w:rFonts w:eastAsiaTheme="minorEastAsia" w:cs="Arial"/>
          <w:color w:val="000000" w:themeColor="text1"/>
          <w:lang w:val="en-US" w:eastAsia="zh-CN"/>
        </w:rPr>
        <w:t>NW-side additional conditions (if provided), UE-side additional conditions (internally known by UE) and model availability in device</w:t>
      </w:r>
      <w:r w:rsidR="00167C5B">
        <w:rPr>
          <w:rFonts w:eastAsiaTheme="minorEastAsia" w:cs="Arial" w:hint="eastAsia"/>
          <w:color w:val="000000" w:themeColor="text1"/>
          <w:lang w:val="en-US" w:eastAsia="zh-CN"/>
        </w:rPr>
        <w:t xml:space="preserve">. In that sense, in Option B even if </w:t>
      </w:r>
      <w:proofErr w:type="spellStart"/>
      <w:r w:rsidR="00167C5B">
        <w:rPr>
          <w:rFonts w:eastAsiaTheme="minorEastAsia" w:cs="Arial" w:hint="eastAsia"/>
          <w:color w:val="000000" w:themeColor="text1"/>
          <w:lang w:val="en-US" w:eastAsia="zh-CN"/>
        </w:rPr>
        <w:t>gNB</w:t>
      </w:r>
      <w:proofErr w:type="spellEnd"/>
      <w:r w:rsidR="00167C5B">
        <w:rPr>
          <w:rFonts w:eastAsiaTheme="minorEastAsia" w:cs="Arial" w:hint="eastAsia"/>
          <w:color w:val="000000" w:themeColor="text1"/>
          <w:lang w:val="en-US" w:eastAsia="zh-CN"/>
        </w:rPr>
        <w:t xml:space="preserve"> provides the full inference configuration </w:t>
      </w:r>
      <w:r w:rsidR="00167C5B">
        <w:rPr>
          <w:rFonts w:eastAsiaTheme="minorEastAsia" w:cs="Arial"/>
          <w:color w:val="000000" w:themeColor="text1"/>
          <w:lang w:val="en-US" w:eastAsia="zh-CN"/>
        </w:rPr>
        <w:t>according</w:t>
      </w:r>
      <w:r w:rsidR="00167C5B">
        <w:rPr>
          <w:rFonts w:eastAsiaTheme="minorEastAsia" w:cs="Arial" w:hint="eastAsia"/>
          <w:color w:val="000000" w:themeColor="text1"/>
          <w:lang w:val="en-US" w:eastAsia="zh-CN"/>
        </w:rPr>
        <w:t xml:space="preserve"> to the applicable parameters, there is still a chance that the full inference configuration in Option B becomes inapplicable and thus the indication/update of </w:t>
      </w:r>
      <w:r w:rsidR="0021591E">
        <w:rPr>
          <w:rFonts w:eastAsiaTheme="minorEastAsia" w:cs="Arial"/>
          <w:color w:val="000000" w:themeColor="text1"/>
          <w:lang w:val="en-US" w:eastAsia="zh-CN"/>
        </w:rPr>
        <w:t>applicability</w:t>
      </w:r>
      <w:r w:rsidR="0021591E">
        <w:rPr>
          <w:rFonts w:eastAsiaTheme="minorEastAsia" w:cs="Arial" w:hint="eastAsia"/>
          <w:color w:val="000000" w:themeColor="text1"/>
          <w:lang w:val="en-US" w:eastAsia="zh-CN"/>
        </w:rPr>
        <w:t>/</w:t>
      </w:r>
      <w:r w:rsidR="0021591E">
        <w:rPr>
          <w:rFonts w:eastAsiaTheme="minorEastAsia" w:cs="Arial"/>
          <w:color w:val="000000" w:themeColor="text1"/>
          <w:lang w:val="en-US" w:eastAsia="zh-CN"/>
        </w:rPr>
        <w:t>inapplicability</w:t>
      </w:r>
      <w:r w:rsidR="0021591E">
        <w:rPr>
          <w:rFonts w:eastAsiaTheme="minorEastAsia" w:cs="Arial" w:hint="eastAsia"/>
          <w:color w:val="000000" w:themeColor="text1"/>
          <w:lang w:val="en-US" w:eastAsia="zh-CN"/>
        </w:rPr>
        <w:t xml:space="preserve"> </w:t>
      </w:r>
      <w:r w:rsidR="00E02045">
        <w:rPr>
          <w:rFonts w:eastAsiaTheme="minorEastAsia" w:cs="Arial" w:hint="eastAsia"/>
          <w:color w:val="000000" w:themeColor="text1"/>
          <w:lang w:val="en-US" w:eastAsia="zh-CN"/>
        </w:rPr>
        <w:t xml:space="preserve">after receiving full </w:t>
      </w:r>
      <w:r w:rsidR="00E02045">
        <w:rPr>
          <w:rFonts w:eastAsiaTheme="minorEastAsia" w:cs="Arial"/>
          <w:color w:val="000000" w:themeColor="text1"/>
          <w:lang w:val="en-US" w:eastAsia="zh-CN"/>
        </w:rPr>
        <w:t>inference</w:t>
      </w:r>
      <w:r w:rsidR="00E02045">
        <w:rPr>
          <w:rFonts w:eastAsiaTheme="minorEastAsia" w:cs="Arial" w:hint="eastAsia"/>
          <w:color w:val="000000" w:themeColor="text1"/>
          <w:lang w:val="en-US" w:eastAsia="zh-CN"/>
        </w:rPr>
        <w:t xml:space="preserve"> </w:t>
      </w:r>
      <w:r w:rsidR="00E02045">
        <w:rPr>
          <w:rFonts w:eastAsiaTheme="minorEastAsia" w:cs="Arial"/>
          <w:color w:val="000000" w:themeColor="text1"/>
          <w:lang w:val="en-US" w:eastAsia="zh-CN"/>
        </w:rPr>
        <w:t>configuration</w:t>
      </w:r>
      <w:r w:rsidR="00E02045">
        <w:rPr>
          <w:rFonts w:eastAsiaTheme="minorEastAsia" w:cs="Arial" w:hint="eastAsia"/>
          <w:color w:val="000000" w:themeColor="text1"/>
          <w:lang w:val="en-US" w:eastAsia="zh-CN"/>
        </w:rPr>
        <w:t xml:space="preserve"> is needed in Option B similar as in Option A (as illustrated in the figure below).</w:t>
      </w:r>
    </w:p>
    <w:tbl>
      <w:tblPr>
        <w:tblStyle w:val="TableGrid"/>
        <w:tblW w:w="0" w:type="auto"/>
        <w:tblLook w:val="04A0" w:firstRow="1" w:lastRow="0" w:firstColumn="1" w:lastColumn="0" w:noHBand="0" w:noVBand="1"/>
      </w:tblPr>
      <w:tblGrid>
        <w:gridCol w:w="9855"/>
      </w:tblGrid>
      <w:tr w:rsidR="00167C5B" w14:paraId="06800F8D" w14:textId="77777777" w:rsidTr="00167C5B">
        <w:tc>
          <w:tcPr>
            <w:tcW w:w="9855" w:type="dxa"/>
          </w:tcPr>
          <w:p w14:paraId="113FC3A7" w14:textId="25C5BF60" w:rsidR="00167C5B" w:rsidRPr="00167C5B" w:rsidRDefault="00167C5B" w:rsidP="00167C5B">
            <w:pPr>
              <w:rPr>
                <w:rFonts w:eastAsiaTheme="minorEastAsia" w:cs="Arial"/>
                <w:color w:val="000000" w:themeColor="text1"/>
                <w:lang w:val="en-US" w:eastAsia="zh-CN"/>
              </w:rPr>
            </w:pPr>
            <w:r w:rsidRPr="00167C5B">
              <w:rPr>
                <w:rFonts w:eastAsiaTheme="minorEastAsia" w:cs="Arial"/>
                <w:b/>
                <w:bCs/>
                <w:color w:val="000000" w:themeColor="text1"/>
                <w:lang w:val="en-US" w:eastAsia="zh-CN"/>
              </w:rPr>
              <w:t>RAN2</w:t>
            </w:r>
            <w:r>
              <w:rPr>
                <w:rFonts w:eastAsiaTheme="minorEastAsia" w:cs="Arial" w:hint="eastAsia"/>
                <w:b/>
                <w:bCs/>
                <w:color w:val="000000" w:themeColor="text1"/>
                <w:lang w:val="en-US" w:eastAsia="zh-CN"/>
              </w:rPr>
              <w:t>#127</w:t>
            </w:r>
            <w:r w:rsidRPr="00167C5B">
              <w:rPr>
                <w:rFonts w:eastAsiaTheme="minorEastAsia" w:cs="Arial"/>
                <w:b/>
                <w:bCs/>
                <w:color w:val="000000" w:themeColor="text1"/>
                <w:lang w:val="en-US" w:eastAsia="zh-CN"/>
              </w:rPr>
              <w:t>:</w:t>
            </w:r>
          </w:p>
          <w:p w14:paraId="52684DDE" w14:textId="5BA02C4F" w:rsidR="00167C5B" w:rsidRPr="0020772B" w:rsidRDefault="00167C5B">
            <w:pPr>
              <w:rPr>
                <w:rFonts w:eastAsiaTheme="minorEastAsia" w:cs="Arial"/>
                <w:color w:val="000000" w:themeColor="text1"/>
                <w:lang w:val="en-US" w:eastAsia="zh-CN"/>
              </w:rPr>
            </w:pPr>
            <w:r w:rsidRPr="00167C5B">
              <w:rPr>
                <w:rFonts w:eastAsiaTheme="minorEastAsia" w:cs="Arial"/>
                <w:color w:val="000000" w:themeColor="text1"/>
                <w:lang w:val="en-US" w:eastAsia="zh-CN"/>
              </w:rPr>
              <w:t>UE decides the applicable functionalities based on NW-side additional conditions (if provided), UE-side additional conditions (internally known by UE) and model availability in device.</w:t>
            </w:r>
          </w:p>
        </w:tc>
      </w:tr>
    </w:tbl>
    <w:p w14:paraId="44067029" w14:textId="77777777" w:rsidR="00167C5B" w:rsidRDefault="00167C5B">
      <w:pPr>
        <w:rPr>
          <w:rFonts w:eastAsiaTheme="minorEastAsia"/>
          <w:lang w:eastAsia="zh-CN"/>
        </w:rPr>
      </w:pPr>
    </w:p>
    <w:p w14:paraId="23C31D01" w14:textId="7E298A0E" w:rsidR="00473754" w:rsidRDefault="00567142" w:rsidP="004938AD">
      <w:pPr>
        <w:jc w:val="center"/>
        <w:rPr>
          <w:rFonts w:eastAsia="宋体"/>
          <w:lang w:eastAsia="zh-CN"/>
        </w:rPr>
      </w:pPr>
      <w:r w:rsidRPr="00567142">
        <w:rPr>
          <w:rFonts w:eastAsia="宋体"/>
          <w:noProof/>
          <w:lang w:eastAsia="zh-CN"/>
        </w:rPr>
        <w:drawing>
          <wp:inline distT="0" distB="0" distL="0" distR="0" wp14:anchorId="1AA23A18" wp14:editId="3C205669">
            <wp:extent cx="6264275" cy="3915410"/>
            <wp:effectExtent l="0" t="0" r="3175" b="8890"/>
            <wp:docPr id="9644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40017" name=""/>
                    <pic:cNvPicPr/>
                  </pic:nvPicPr>
                  <pic:blipFill>
                    <a:blip r:embed="rId12"/>
                    <a:stretch>
                      <a:fillRect/>
                    </a:stretch>
                  </pic:blipFill>
                  <pic:spPr>
                    <a:xfrm>
                      <a:off x="0" y="0"/>
                      <a:ext cx="6264275" cy="3915410"/>
                    </a:xfrm>
                    <a:prstGeom prst="rect">
                      <a:avLst/>
                    </a:prstGeom>
                  </pic:spPr>
                </pic:pic>
              </a:graphicData>
            </a:graphic>
          </wp:inline>
        </w:drawing>
      </w:r>
    </w:p>
    <w:p w14:paraId="59D65C42" w14:textId="77777777" w:rsidR="00E02045" w:rsidRPr="00EC13DC" w:rsidRDefault="00E02045" w:rsidP="00E02045">
      <w:pPr>
        <w:rPr>
          <w:rFonts w:eastAsiaTheme="minorEastAsia" w:cs="Arial"/>
          <w:color w:val="000000" w:themeColor="text1"/>
          <w:lang w:val="en-US" w:eastAsia="zh-CN"/>
        </w:rPr>
      </w:pPr>
    </w:p>
    <w:p w14:paraId="4721795A" w14:textId="766A3DC8" w:rsidR="00C81B7F" w:rsidRPr="0020772B" w:rsidRDefault="00E02045" w:rsidP="00E02045">
      <w:pPr>
        <w:pStyle w:val="Proposal"/>
      </w:pPr>
      <w:bookmarkStart w:id="5" w:name="_Toc194047364"/>
      <w:r w:rsidRPr="00EC13DC">
        <w:t xml:space="preserve">RAN2 </w:t>
      </w:r>
      <w:r w:rsidRPr="3B68D4AF">
        <w:t xml:space="preserve">is suggested to clarify </w:t>
      </w:r>
      <w:r w:rsidR="00C81B7F">
        <w:rPr>
          <w:rFonts w:eastAsiaTheme="minorEastAsia" w:hint="eastAsia"/>
        </w:rPr>
        <w:t xml:space="preserve">that in Option B, after UE receives the full inference configuration, will UE indicates/updates the applicability/inapplicability of </w:t>
      </w:r>
      <w:r w:rsidR="00C81B7F">
        <w:rPr>
          <w:rFonts w:eastAsiaTheme="minorEastAsia"/>
        </w:rPr>
        <w:t>configured</w:t>
      </w:r>
      <w:r w:rsidR="00C81B7F">
        <w:rPr>
          <w:rFonts w:eastAsiaTheme="minorEastAsia" w:hint="eastAsia"/>
        </w:rPr>
        <w:t xml:space="preserve"> inference configuration as in Option A</w:t>
      </w:r>
      <w:r w:rsidR="00270B1E">
        <w:rPr>
          <w:rFonts w:eastAsiaTheme="minorEastAsia" w:hint="eastAsia"/>
        </w:rPr>
        <w:t xml:space="preserve"> (</w:t>
      </w:r>
      <w:r w:rsidR="00F61C85">
        <w:rPr>
          <w:rFonts w:eastAsiaTheme="minorEastAsia" w:hint="eastAsia"/>
        </w:rPr>
        <w:t xml:space="preserve">i.e., </w:t>
      </w:r>
      <w:r w:rsidR="00270B1E">
        <w:rPr>
          <w:rFonts w:eastAsiaTheme="minorEastAsia" w:hint="eastAsia"/>
        </w:rPr>
        <w:t xml:space="preserve">in </w:t>
      </w:r>
      <w:proofErr w:type="spellStart"/>
      <w:r w:rsidR="00270B1E">
        <w:rPr>
          <w:rFonts w:eastAsiaTheme="minorEastAsia" w:hint="eastAsia"/>
        </w:rPr>
        <w:t>RRCReconfigurationComplete</w:t>
      </w:r>
      <w:proofErr w:type="spellEnd"/>
      <w:r w:rsidR="00270B1E">
        <w:rPr>
          <w:rFonts w:eastAsiaTheme="minorEastAsia" w:hint="eastAsia"/>
        </w:rPr>
        <w:t xml:space="preserve"> and UAI)</w:t>
      </w:r>
      <w:r w:rsidR="00C81B7F">
        <w:rPr>
          <w:rFonts w:eastAsiaTheme="minorEastAsia" w:hint="eastAsia"/>
        </w:rPr>
        <w:t>.</w:t>
      </w:r>
      <w:bookmarkEnd w:id="5"/>
    </w:p>
    <w:p w14:paraId="7F8E4B50" w14:textId="415AF551" w:rsidR="001B5EB4" w:rsidRPr="00E02045" w:rsidRDefault="001B5EB4" w:rsidP="001B5EB4">
      <w:pPr>
        <w:rPr>
          <w:rFonts w:eastAsia="宋体"/>
          <w:lang w:eastAsia="zh-CN"/>
        </w:rPr>
      </w:pPr>
    </w:p>
    <w:p w14:paraId="3DE7CD2A" w14:textId="4F26E8D8" w:rsidR="001B5EB4" w:rsidRDefault="001C0866" w:rsidP="001B5EB4">
      <w:pPr>
        <w:rPr>
          <w:rFonts w:eastAsia="宋体"/>
          <w:lang w:eastAsia="zh-CN"/>
        </w:rPr>
      </w:pPr>
      <w:r>
        <w:rPr>
          <w:rFonts w:eastAsia="宋体" w:hint="eastAsia"/>
          <w:lang w:eastAsia="zh-CN"/>
        </w:rPr>
        <w:lastRenderedPageBreak/>
        <w:t>If the answer to Proposal 1 is yes, c</w:t>
      </w:r>
      <w:r w:rsidR="186CC18A" w:rsidRPr="3B68D4AF">
        <w:rPr>
          <w:rFonts w:eastAsia="宋体"/>
          <w:lang w:eastAsia="zh-CN"/>
        </w:rPr>
        <w:t xml:space="preserve">omparing </w:t>
      </w:r>
      <w:r w:rsidR="07D192F9" w:rsidRPr="3B68D4AF">
        <w:rPr>
          <w:rFonts w:eastAsia="宋体"/>
          <w:lang w:eastAsia="zh-CN"/>
        </w:rPr>
        <w:t>Option</w:t>
      </w:r>
      <w:r w:rsidR="186CC18A" w:rsidRPr="3B68D4AF">
        <w:rPr>
          <w:rFonts w:eastAsia="宋体"/>
          <w:lang w:eastAsia="zh-CN"/>
        </w:rPr>
        <w:t xml:space="preserve"> A) and </w:t>
      </w:r>
      <w:r w:rsidR="07D192F9" w:rsidRPr="3B68D4AF">
        <w:rPr>
          <w:rFonts w:eastAsia="宋体"/>
          <w:lang w:eastAsia="zh-CN"/>
        </w:rPr>
        <w:t xml:space="preserve">Option </w:t>
      </w:r>
      <w:r w:rsidR="186CC18A" w:rsidRPr="3B68D4AF">
        <w:rPr>
          <w:rFonts w:eastAsia="宋体"/>
          <w:lang w:eastAsia="zh-CN"/>
        </w:rPr>
        <w:t>B), the fundamental difference seems to be</w:t>
      </w:r>
      <w:r w:rsidR="105E30AF" w:rsidRPr="3B68D4AF">
        <w:rPr>
          <w:rFonts w:eastAsia="宋体"/>
          <w:lang w:eastAsia="zh-CN"/>
        </w:rPr>
        <w:t xml:space="preserve"> in </w:t>
      </w:r>
      <w:r w:rsidR="07D192F9" w:rsidRPr="3B68D4AF">
        <w:rPr>
          <w:rFonts w:eastAsia="宋体"/>
          <w:lang w:eastAsia="zh-CN"/>
        </w:rPr>
        <w:t xml:space="preserve">Option </w:t>
      </w:r>
      <w:r w:rsidR="105E30AF" w:rsidRPr="3B68D4AF">
        <w:rPr>
          <w:rFonts w:eastAsia="宋体"/>
          <w:lang w:eastAsia="zh-CN"/>
        </w:rPr>
        <w:t>B)</w:t>
      </w:r>
      <w:r w:rsidR="186CC18A" w:rsidRPr="3B68D4AF">
        <w:rPr>
          <w:rFonts w:eastAsia="宋体"/>
          <w:lang w:eastAsia="zh-CN"/>
        </w:rPr>
        <w:t xml:space="preserve"> </w:t>
      </w:r>
      <w:proofErr w:type="spellStart"/>
      <w:r w:rsidR="186CC18A" w:rsidRPr="3B68D4AF">
        <w:rPr>
          <w:rFonts w:eastAsia="宋体"/>
          <w:lang w:eastAsia="zh-CN"/>
        </w:rPr>
        <w:t>gNB</w:t>
      </w:r>
      <w:proofErr w:type="spellEnd"/>
      <w:r w:rsidR="186CC18A" w:rsidRPr="3B68D4AF">
        <w:rPr>
          <w:rFonts w:eastAsia="宋体"/>
          <w:lang w:eastAsia="zh-CN"/>
        </w:rPr>
        <w:t xml:space="preserve"> will receive the applicable parameters </w:t>
      </w:r>
      <w:r w:rsidR="105E30AF" w:rsidRPr="3B68D4AF">
        <w:rPr>
          <w:rFonts w:eastAsia="宋体"/>
          <w:lang w:eastAsia="zh-CN"/>
        </w:rPr>
        <w:t xml:space="preserve">(in </w:t>
      </w:r>
      <w:r w:rsidR="07D192F9" w:rsidRPr="3B68D4AF">
        <w:rPr>
          <w:rFonts w:eastAsia="宋体"/>
          <w:lang w:eastAsia="zh-CN"/>
        </w:rPr>
        <w:t xml:space="preserve">Option </w:t>
      </w:r>
      <w:r w:rsidR="105E30AF" w:rsidRPr="3B68D4AF">
        <w:rPr>
          <w:rFonts w:eastAsia="宋体"/>
          <w:lang w:eastAsia="zh-CN"/>
        </w:rPr>
        <w:t xml:space="preserve">B step 3-4) before providing the inference configuration to UE. </w:t>
      </w:r>
      <w:r w:rsidR="46F63C23" w:rsidRPr="3B68D4AF">
        <w:rPr>
          <w:rFonts w:eastAsia="宋体"/>
          <w:lang w:eastAsia="zh-CN"/>
        </w:rPr>
        <w:t>The steps from CSI-</w:t>
      </w:r>
      <w:proofErr w:type="spellStart"/>
      <w:r w:rsidR="46F63C23" w:rsidRPr="3B68D4AF">
        <w:rPr>
          <w:rFonts w:eastAsia="宋体"/>
          <w:lang w:eastAsia="zh-CN"/>
        </w:rPr>
        <w:t>ReportConfig</w:t>
      </w:r>
      <w:proofErr w:type="spellEnd"/>
      <w:r w:rsidR="46F63C23" w:rsidRPr="3B68D4AF">
        <w:rPr>
          <w:rFonts w:eastAsia="宋体"/>
          <w:lang w:eastAsia="zh-CN"/>
        </w:rPr>
        <w:t xml:space="preserve"> provision until CSI-</w:t>
      </w:r>
      <w:proofErr w:type="spellStart"/>
      <w:r w:rsidR="46F63C23" w:rsidRPr="3B68D4AF">
        <w:rPr>
          <w:rFonts w:eastAsia="宋体"/>
          <w:lang w:eastAsia="zh-CN"/>
        </w:rPr>
        <w:t>ReportConfig</w:t>
      </w:r>
      <w:proofErr w:type="spellEnd"/>
      <w:r w:rsidR="46F63C23" w:rsidRPr="3B68D4AF">
        <w:rPr>
          <w:rFonts w:eastAsia="宋体"/>
          <w:lang w:eastAsia="zh-CN"/>
        </w:rPr>
        <w:t xml:space="preserve"> activation can be regarded as identical in </w:t>
      </w:r>
      <w:r w:rsidR="07D192F9" w:rsidRPr="3B68D4AF">
        <w:rPr>
          <w:rFonts w:eastAsia="宋体"/>
          <w:lang w:eastAsia="zh-CN"/>
        </w:rPr>
        <w:t xml:space="preserve">Option </w:t>
      </w:r>
      <w:r w:rsidR="46F63C23" w:rsidRPr="3B68D4AF">
        <w:rPr>
          <w:rFonts w:eastAsia="宋体"/>
          <w:lang w:eastAsia="zh-CN"/>
        </w:rPr>
        <w:t xml:space="preserve">A) and B). Even though </w:t>
      </w:r>
      <w:r w:rsidR="2F7A6B36" w:rsidRPr="3B68D4AF">
        <w:rPr>
          <w:rFonts w:eastAsia="宋体"/>
          <w:lang w:eastAsia="zh-CN"/>
        </w:rPr>
        <w:t xml:space="preserve">in </w:t>
      </w:r>
      <w:r w:rsidR="07D192F9" w:rsidRPr="3B68D4AF">
        <w:rPr>
          <w:rFonts w:eastAsia="宋体"/>
          <w:lang w:eastAsia="zh-CN"/>
        </w:rPr>
        <w:t xml:space="preserve">Option </w:t>
      </w:r>
      <w:r w:rsidR="2F7A6B36" w:rsidRPr="3B68D4AF">
        <w:rPr>
          <w:rFonts w:eastAsia="宋体"/>
          <w:lang w:eastAsia="zh-CN"/>
        </w:rPr>
        <w:t xml:space="preserve">B) UE is not expected to be configured with a </w:t>
      </w:r>
      <w:r w:rsidR="53500A39" w:rsidRPr="3B68D4AF">
        <w:rPr>
          <w:rFonts w:eastAsia="宋体"/>
          <w:lang w:eastAsia="zh-CN"/>
        </w:rPr>
        <w:t xml:space="preserve">non-applicable </w:t>
      </w:r>
      <w:r w:rsidR="2F7A6B36" w:rsidRPr="3B68D4AF">
        <w:rPr>
          <w:rFonts w:eastAsia="宋体"/>
          <w:lang w:eastAsia="zh-CN"/>
        </w:rPr>
        <w:t>CSI-</w:t>
      </w:r>
      <w:proofErr w:type="spellStart"/>
      <w:r w:rsidR="2F7A6B36" w:rsidRPr="3B68D4AF">
        <w:rPr>
          <w:rFonts w:eastAsia="宋体"/>
          <w:lang w:eastAsia="zh-CN"/>
        </w:rPr>
        <w:t>ReportConfig</w:t>
      </w:r>
      <w:proofErr w:type="spellEnd"/>
      <w:r w:rsidR="2F7A6B36" w:rsidRPr="3B68D4AF">
        <w:rPr>
          <w:rFonts w:eastAsia="宋体"/>
          <w:lang w:eastAsia="zh-CN"/>
        </w:rPr>
        <w:t xml:space="preserve"> for inference</w:t>
      </w:r>
      <w:r w:rsidR="53500A39" w:rsidRPr="3B68D4AF">
        <w:rPr>
          <w:rFonts w:eastAsia="宋体"/>
          <w:lang w:eastAsia="zh-CN"/>
        </w:rPr>
        <w:t xml:space="preserve">, it may not be reflected in the specification as it is eventually upon </w:t>
      </w:r>
      <w:proofErr w:type="spellStart"/>
      <w:r w:rsidR="53500A39" w:rsidRPr="3B68D4AF">
        <w:rPr>
          <w:rFonts w:eastAsia="宋体"/>
          <w:lang w:eastAsia="zh-CN"/>
        </w:rPr>
        <w:t>gNB</w:t>
      </w:r>
      <w:proofErr w:type="spellEnd"/>
      <w:r w:rsidR="53500A39" w:rsidRPr="3B68D4AF">
        <w:rPr>
          <w:rFonts w:eastAsia="宋体"/>
          <w:lang w:eastAsia="zh-CN"/>
        </w:rPr>
        <w:t xml:space="preserve"> implementation how CSI-</w:t>
      </w:r>
      <w:proofErr w:type="spellStart"/>
      <w:r w:rsidR="53500A39" w:rsidRPr="3B68D4AF">
        <w:rPr>
          <w:rFonts w:eastAsia="宋体"/>
          <w:lang w:eastAsia="zh-CN"/>
        </w:rPr>
        <w:t>ReportConfig</w:t>
      </w:r>
      <w:proofErr w:type="spellEnd"/>
      <w:r w:rsidR="53500A39" w:rsidRPr="3B68D4AF">
        <w:rPr>
          <w:rFonts w:eastAsia="宋体"/>
          <w:lang w:eastAsia="zh-CN"/>
        </w:rPr>
        <w:t xml:space="preserve"> for inference is generated. </w:t>
      </w:r>
    </w:p>
    <w:p w14:paraId="280FB73D" w14:textId="6D3488AB" w:rsidR="008F2422" w:rsidRDefault="008F2422" w:rsidP="008F2422">
      <w:pPr>
        <w:pStyle w:val="Observation"/>
        <w:rPr>
          <w:rFonts w:eastAsia="宋体"/>
        </w:rPr>
      </w:pPr>
      <w:bookmarkStart w:id="6" w:name="_Toc194047360"/>
      <w:r>
        <w:rPr>
          <w:rFonts w:eastAsia="宋体" w:hint="eastAsia"/>
        </w:rPr>
        <w:t xml:space="preserve">Comparing </w:t>
      </w:r>
      <w:r w:rsidR="002D03E2">
        <w:rPr>
          <w:rFonts w:eastAsia="宋体" w:hint="eastAsia"/>
        </w:rPr>
        <w:t xml:space="preserve">Option </w:t>
      </w:r>
      <w:r>
        <w:rPr>
          <w:rFonts w:eastAsia="宋体" w:hint="eastAsia"/>
        </w:rPr>
        <w:t xml:space="preserve">A) and </w:t>
      </w:r>
      <w:r w:rsidR="002D03E2">
        <w:rPr>
          <w:rFonts w:eastAsia="宋体" w:hint="eastAsia"/>
        </w:rPr>
        <w:t xml:space="preserve">Option </w:t>
      </w:r>
      <w:r>
        <w:rPr>
          <w:rFonts w:eastAsia="宋体" w:hint="eastAsia"/>
        </w:rPr>
        <w:t xml:space="preserve">B), the fundamental difference seems to be in </w:t>
      </w:r>
      <w:r w:rsidR="002D03E2">
        <w:rPr>
          <w:rFonts w:eastAsia="宋体" w:hint="eastAsia"/>
        </w:rPr>
        <w:t xml:space="preserve">Option </w:t>
      </w:r>
      <w:r>
        <w:rPr>
          <w:rFonts w:eastAsia="宋体" w:hint="eastAsia"/>
        </w:rPr>
        <w:t xml:space="preserve">B) </w:t>
      </w:r>
      <w:proofErr w:type="spellStart"/>
      <w:r>
        <w:rPr>
          <w:rFonts w:eastAsia="宋体" w:hint="eastAsia"/>
        </w:rPr>
        <w:t>gNB</w:t>
      </w:r>
      <w:proofErr w:type="spellEnd"/>
      <w:r>
        <w:rPr>
          <w:rFonts w:eastAsia="宋体" w:hint="eastAsia"/>
        </w:rPr>
        <w:t xml:space="preserve"> will receive the applicable </w:t>
      </w:r>
      <w:r>
        <w:rPr>
          <w:rFonts w:eastAsia="宋体"/>
        </w:rPr>
        <w:t>parameters</w:t>
      </w:r>
      <w:r>
        <w:rPr>
          <w:rFonts w:eastAsia="宋体" w:hint="eastAsia"/>
        </w:rPr>
        <w:t xml:space="preserve"> (in </w:t>
      </w:r>
      <w:r w:rsidR="002D03E2">
        <w:rPr>
          <w:rFonts w:eastAsia="宋体" w:hint="eastAsia"/>
        </w:rPr>
        <w:t xml:space="preserve">Option </w:t>
      </w:r>
      <w:r>
        <w:rPr>
          <w:rFonts w:eastAsia="宋体" w:hint="eastAsia"/>
        </w:rPr>
        <w:t>B step 3-4) before providing the inference configuration to UE.</w:t>
      </w:r>
      <w:bookmarkEnd w:id="6"/>
      <w:r>
        <w:rPr>
          <w:rFonts w:eastAsia="宋体" w:hint="eastAsia"/>
        </w:rPr>
        <w:t xml:space="preserve"> </w:t>
      </w:r>
    </w:p>
    <w:p w14:paraId="54CD15C5" w14:textId="6AB8ED33" w:rsidR="008F2422" w:rsidRDefault="00114515" w:rsidP="008F2422">
      <w:pPr>
        <w:pStyle w:val="Observation"/>
        <w:rPr>
          <w:rFonts w:eastAsia="宋体"/>
        </w:rPr>
      </w:pPr>
      <w:bookmarkStart w:id="7" w:name="_Toc194047361"/>
      <w:r>
        <w:rPr>
          <w:rFonts w:eastAsia="宋体" w:hint="eastAsia"/>
        </w:rPr>
        <w:t>The steps from CSI-</w:t>
      </w:r>
      <w:proofErr w:type="spellStart"/>
      <w:r>
        <w:rPr>
          <w:rFonts w:eastAsia="宋体" w:hint="eastAsia"/>
        </w:rPr>
        <w:t>ReportConfig</w:t>
      </w:r>
      <w:proofErr w:type="spellEnd"/>
      <w:r>
        <w:rPr>
          <w:rFonts w:eastAsia="宋体" w:hint="eastAsia"/>
        </w:rPr>
        <w:t xml:space="preserve"> provision until CSI-</w:t>
      </w:r>
      <w:proofErr w:type="spellStart"/>
      <w:r>
        <w:rPr>
          <w:rFonts w:eastAsia="宋体" w:hint="eastAsia"/>
        </w:rPr>
        <w:t>ReportConfig</w:t>
      </w:r>
      <w:proofErr w:type="spellEnd"/>
      <w:r>
        <w:rPr>
          <w:rFonts w:eastAsia="宋体" w:hint="eastAsia"/>
        </w:rPr>
        <w:t xml:space="preserve"> activation can be regarded as identical in </w:t>
      </w:r>
      <w:r w:rsidR="002D03E2">
        <w:rPr>
          <w:rFonts w:eastAsia="宋体" w:hint="eastAsia"/>
        </w:rPr>
        <w:t xml:space="preserve">Option </w:t>
      </w:r>
      <w:r>
        <w:rPr>
          <w:rFonts w:eastAsia="宋体" w:hint="eastAsia"/>
        </w:rPr>
        <w:t>A) and B).</w:t>
      </w:r>
      <w:bookmarkEnd w:id="7"/>
    </w:p>
    <w:p w14:paraId="0CA6B321" w14:textId="77777777" w:rsidR="008F2422" w:rsidRDefault="008F2422" w:rsidP="00F148AE">
      <w:pPr>
        <w:pStyle w:val="Observation"/>
        <w:numPr>
          <w:ilvl w:val="0"/>
          <w:numId w:val="0"/>
        </w:numPr>
        <w:rPr>
          <w:rFonts w:eastAsia="宋体"/>
        </w:rPr>
      </w:pPr>
    </w:p>
    <w:p w14:paraId="4798DA73" w14:textId="185123C8" w:rsidR="3B68D4AF" w:rsidRDefault="3B68D4AF" w:rsidP="3B68D4AF">
      <w:pPr>
        <w:pStyle w:val="Proposal"/>
        <w:numPr>
          <w:ilvl w:val="0"/>
          <w:numId w:val="0"/>
        </w:numPr>
        <w:ind w:left="360"/>
        <w:rPr>
          <w:rFonts w:eastAsia="宋体"/>
          <w:b w:val="0"/>
          <w:bCs w:val="0"/>
        </w:rPr>
      </w:pPr>
    </w:p>
    <w:p w14:paraId="5201EAFA" w14:textId="5F168890" w:rsidR="00F148AE" w:rsidRDefault="00885B18" w:rsidP="000866D5">
      <w:pPr>
        <w:rPr>
          <w:rFonts w:eastAsia="宋体"/>
          <w:lang w:eastAsia="zh-CN"/>
        </w:rPr>
      </w:pPr>
      <w:r>
        <w:rPr>
          <w:rFonts w:eastAsia="宋体" w:hint="eastAsia"/>
          <w:lang w:eastAsia="zh-CN"/>
        </w:rPr>
        <w:t>Considering above analysis, a unified procedure (combining app</w:t>
      </w:r>
      <w:r w:rsidR="00FF639F">
        <w:rPr>
          <w:rFonts w:eastAsia="宋体" w:hint="eastAsia"/>
          <w:lang w:eastAsia="zh-CN"/>
        </w:rPr>
        <w:t>roach A and B</w:t>
      </w:r>
      <w:r>
        <w:rPr>
          <w:rFonts w:eastAsia="宋体" w:hint="eastAsia"/>
          <w:lang w:eastAsia="zh-CN"/>
        </w:rPr>
        <w:t xml:space="preserve">) can be supported from </w:t>
      </w:r>
      <w:r>
        <w:rPr>
          <w:rFonts w:eastAsia="宋体"/>
          <w:lang w:eastAsia="zh-CN"/>
        </w:rPr>
        <w:t>specification</w:t>
      </w:r>
      <w:r>
        <w:rPr>
          <w:rFonts w:eastAsia="宋体" w:hint="eastAsia"/>
          <w:lang w:eastAsia="zh-CN"/>
        </w:rPr>
        <w:t xml:space="preserve"> point of view:</w:t>
      </w:r>
    </w:p>
    <w:p w14:paraId="7CBDBDF1" w14:textId="53B3B45D" w:rsidR="00885B18" w:rsidRDefault="00A7529F" w:rsidP="000866D5">
      <w:pPr>
        <w:rPr>
          <w:rFonts w:eastAsia="宋体"/>
          <w:lang w:eastAsia="zh-CN"/>
        </w:rPr>
      </w:pPr>
      <w:r>
        <w:rPr>
          <w:rFonts w:eastAsia="宋体"/>
          <w:lang w:eastAsia="zh-CN"/>
        </w:rPr>
        <w:t>S</w:t>
      </w:r>
      <w:r>
        <w:rPr>
          <w:rFonts w:eastAsia="宋体" w:hint="eastAsia"/>
          <w:lang w:eastAsia="zh-CN"/>
        </w:rPr>
        <w:t xml:space="preserve">tep 3: </w:t>
      </w:r>
      <w:r w:rsidR="00885B18">
        <w:rPr>
          <w:rFonts w:eastAsia="宋体" w:hint="eastAsia"/>
          <w:lang w:eastAsia="zh-CN"/>
        </w:rPr>
        <w:t xml:space="preserve">(Optional) </w:t>
      </w:r>
      <w:proofErr w:type="spellStart"/>
      <w:r w:rsidR="00FF639F">
        <w:rPr>
          <w:rFonts w:eastAsia="宋体" w:hint="eastAsia"/>
          <w:lang w:eastAsia="zh-CN"/>
        </w:rPr>
        <w:t>gNB</w:t>
      </w:r>
      <w:proofErr w:type="spellEnd"/>
      <w:r w:rsidR="00FF639F">
        <w:rPr>
          <w:rFonts w:eastAsia="宋体" w:hint="eastAsia"/>
          <w:lang w:eastAsia="zh-CN"/>
        </w:rPr>
        <w:t xml:space="preserve"> configures the UE via </w:t>
      </w:r>
      <w:proofErr w:type="spellStart"/>
      <w:r w:rsidR="00FF639F">
        <w:rPr>
          <w:rFonts w:eastAsia="宋体" w:hint="eastAsia"/>
          <w:lang w:eastAsia="zh-CN"/>
        </w:rPr>
        <w:t>OtherConfig</w:t>
      </w:r>
      <w:proofErr w:type="spellEnd"/>
      <w:r w:rsidR="00FF639F">
        <w:rPr>
          <w:rFonts w:eastAsia="宋体" w:hint="eastAsia"/>
          <w:lang w:eastAsia="zh-CN"/>
        </w:rPr>
        <w:t xml:space="preserve"> with sets of </w:t>
      </w:r>
      <w:r w:rsidR="00FF639F">
        <w:rPr>
          <w:rFonts w:eastAsia="宋体"/>
          <w:lang w:eastAsia="zh-CN"/>
        </w:rPr>
        <w:t>parameters</w:t>
      </w:r>
      <w:r w:rsidR="00FF639F">
        <w:rPr>
          <w:rFonts w:eastAsia="宋体" w:hint="eastAsia"/>
          <w:lang w:eastAsia="zh-CN"/>
        </w:rPr>
        <w:t xml:space="preserve"> for </w:t>
      </w:r>
      <w:r w:rsidR="00FF639F">
        <w:rPr>
          <w:rFonts w:eastAsia="宋体"/>
          <w:lang w:eastAsia="zh-CN"/>
        </w:rPr>
        <w:t>inference</w:t>
      </w:r>
      <w:r w:rsidR="00FF639F">
        <w:rPr>
          <w:rFonts w:eastAsia="宋体" w:hint="eastAsia"/>
          <w:lang w:eastAsia="zh-CN"/>
        </w:rPr>
        <w:t xml:space="preserve"> configuration</w:t>
      </w:r>
    </w:p>
    <w:p w14:paraId="620958AD" w14:textId="0C380734" w:rsidR="00FF639F" w:rsidRDefault="00A7529F" w:rsidP="000866D5">
      <w:pPr>
        <w:rPr>
          <w:rFonts w:eastAsia="宋体"/>
          <w:lang w:eastAsia="zh-CN"/>
        </w:rPr>
      </w:pPr>
      <w:r>
        <w:rPr>
          <w:rFonts w:eastAsia="宋体" w:hint="eastAsia"/>
          <w:lang w:eastAsia="zh-CN"/>
        </w:rPr>
        <w:t xml:space="preserve">Step 4: </w:t>
      </w:r>
      <w:r w:rsidR="00FF639F">
        <w:rPr>
          <w:rFonts w:eastAsia="宋体" w:hint="eastAsia"/>
          <w:lang w:eastAsia="zh-CN"/>
        </w:rPr>
        <w:t xml:space="preserve">(Optional) </w:t>
      </w:r>
      <w:r>
        <w:rPr>
          <w:rFonts w:eastAsia="宋体" w:hint="eastAsia"/>
          <w:lang w:eastAsia="zh-CN"/>
        </w:rPr>
        <w:t>UE reports in UAI</w:t>
      </w:r>
      <w:r w:rsidR="004A7991">
        <w:rPr>
          <w:rFonts w:eastAsia="宋体" w:hint="eastAsia"/>
          <w:lang w:eastAsia="zh-CN"/>
        </w:rPr>
        <w:t>/</w:t>
      </w:r>
      <w:proofErr w:type="spellStart"/>
      <w:r w:rsidR="004A7991">
        <w:rPr>
          <w:rFonts w:eastAsia="宋体" w:hint="eastAsia"/>
          <w:lang w:eastAsia="zh-CN"/>
        </w:rPr>
        <w:t>RRCReconfigurationComplete</w:t>
      </w:r>
      <w:proofErr w:type="spellEnd"/>
      <w:r>
        <w:rPr>
          <w:rFonts w:eastAsia="宋体" w:hint="eastAsia"/>
          <w:lang w:eastAsia="zh-CN"/>
        </w:rPr>
        <w:t xml:space="preserve"> the applicability of the sets of parameters for inference configuration</w:t>
      </w:r>
    </w:p>
    <w:p w14:paraId="12F4EC08" w14:textId="4BDB8FA7" w:rsidR="00A7529F" w:rsidRDefault="00A7529F" w:rsidP="000866D5">
      <w:pPr>
        <w:rPr>
          <w:rFonts w:eastAsia="宋体"/>
          <w:lang w:eastAsia="zh-CN"/>
        </w:rPr>
      </w:pPr>
      <w:r>
        <w:rPr>
          <w:rFonts w:eastAsia="宋体" w:hint="eastAsia"/>
          <w:lang w:eastAsia="zh-CN"/>
        </w:rPr>
        <w:t xml:space="preserve">Step 5: </w:t>
      </w:r>
      <w:proofErr w:type="spellStart"/>
      <w:r>
        <w:rPr>
          <w:rFonts w:eastAsia="宋体" w:hint="eastAsia"/>
          <w:lang w:eastAsia="zh-CN"/>
        </w:rPr>
        <w:t>gNB</w:t>
      </w:r>
      <w:proofErr w:type="spellEnd"/>
      <w:r>
        <w:rPr>
          <w:rFonts w:eastAsia="宋体" w:hint="eastAsia"/>
          <w:lang w:eastAsia="zh-CN"/>
        </w:rPr>
        <w:t xml:space="preserve"> generates</w:t>
      </w:r>
      <w:r w:rsidR="0044713C">
        <w:rPr>
          <w:rFonts w:eastAsia="宋体" w:hint="eastAsia"/>
          <w:lang w:eastAsia="zh-CN"/>
        </w:rPr>
        <w:t xml:space="preserve"> and provides </w:t>
      </w:r>
      <w:r w:rsidR="0044713C">
        <w:rPr>
          <w:rFonts w:eastAsia="宋体"/>
          <w:lang w:eastAsia="zh-CN"/>
        </w:rPr>
        <w:t>inference</w:t>
      </w:r>
      <w:r w:rsidR="0044713C">
        <w:rPr>
          <w:rFonts w:eastAsia="宋体" w:hint="eastAsia"/>
          <w:lang w:eastAsia="zh-CN"/>
        </w:rPr>
        <w:t xml:space="preserve"> configuration (CSI-</w:t>
      </w:r>
      <w:proofErr w:type="spellStart"/>
      <w:r w:rsidR="0044713C">
        <w:rPr>
          <w:rFonts w:eastAsia="宋体" w:hint="eastAsia"/>
          <w:lang w:eastAsia="zh-CN"/>
        </w:rPr>
        <w:t>ReportConfig</w:t>
      </w:r>
      <w:proofErr w:type="spellEnd"/>
      <w:r w:rsidR="0044713C">
        <w:rPr>
          <w:rFonts w:eastAsia="宋体" w:hint="eastAsia"/>
          <w:lang w:eastAsia="zh-CN"/>
        </w:rPr>
        <w:t xml:space="preserve">) to UE in </w:t>
      </w:r>
      <w:proofErr w:type="spellStart"/>
      <w:r w:rsidR="0044713C">
        <w:rPr>
          <w:rFonts w:eastAsia="宋体" w:hint="eastAsia"/>
          <w:lang w:eastAsia="zh-CN"/>
        </w:rPr>
        <w:t>RRCReconfiguration</w:t>
      </w:r>
      <w:proofErr w:type="spellEnd"/>
    </w:p>
    <w:p w14:paraId="7E5BC5FE" w14:textId="7E8434DD" w:rsidR="0044713C" w:rsidRDefault="0044713C" w:rsidP="000866D5">
      <w:pPr>
        <w:rPr>
          <w:rFonts w:eastAsia="宋体"/>
          <w:lang w:eastAsia="zh-CN"/>
        </w:rPr>
      </w:pPr>
      <w:r>
        <w:rPr>
          <w:rFonts w:eastAsia="宋体" w:hint="eastAsia"/>
          <w:lang w:eastAsia="zh-CN"/>
        </w:rPr>
        <w:t>Step 6: UE implies the applicability of CSI-</w:t>
      </w:r>
      <w:proofErr w:type="spellStart"/>
      <w:r>
        <w:rPr>
          <w:rFonts w:eastAsia="宋体" w:hint="eastAsia"/>
          <w:lang w:eastAsia="zh-CN"/>
        </w:rPr>
        <w:t>ReportConfig</w:t>
      </w:r>
      <w:proofErr w:type="spellEnd"/>
      <w:r>
        <w:rPr>
          <w:rFonts w:eastAsia="宋体" w:hint="eastAsia"/>
          <w:lang w:eastAsia="zh-CN"/>
        </w:rPr>
        <w:t xml:space="preserve"> in </w:t>
      </w:r>
      <w:proofErr w:type="spellStart"/>
      <w:r>
        <w:rPr>
          <w:rFonts w:eastAsia="宋体" w:hint="eastAsia"/>
          <w:lang w:eastAsia="zh-CN"/>
        </w:rPr>
        <w:t>RRCReconfigurationComplete</w:t>
      </w:r>
      <w:proofErr w:type="spellEnd"/>
      <w:r>
        <w:rPr>
          <w:rFonts w:eastAsia="宋体" w:hint="eastAsia"/>
          <w:lang w:eastAsia="zh-CN"/>
        </w:rPr>
        <w:t>. The periodic CSI report, if configured, will be activated if reported to be applicable.</w:t>
      </w:r>
    </w:p>
    <w:p w14:paraId="50802D2B" w14:textId="52B80EA8" w:rsidR="0044713C" w:rsidRDefault="0044713C" w:rsidP="007E65D0">
      <w:pPr>
        <w:rPr>
          <w:rFonts w:eastAsia="宋体"/>
          <w:lang w:eastAsia="zh-CN"/>
        </w:rPr>
      </w:pPr>
      <w:r>
        <w:rPr>
          <w:rFonts w:eastAsia="宋体" w:hint="eastAsia"/>
          <w:lang w:eastAsia="zh-CN"/>
        </w:rPr>
        <w:t xml:space="preserve">Step 7: </w:t>
      </w:r>
      <w:r w:rsidR="003E60D8">
        <w:rPr>
          <w:rFonts w:eastAsia="宋体" w:hint="eastAsia"/>
          <w:lang w:eastAsia="zh-CN"/>
        </w:rPr>
        <w:t xml:space="preserve">For aperiodic/semi-persistent CSI report, </w:t>
      </w:r>
      <w:proofErr w:type="spellStart"/>
      <w:r w:rsidR="003E60D8">
        <w:rPr>
          <w:rFonts w:eastAsia="宋体" w:hint="eastAsia"/>
          <w:lang w:eastAsia="zh-CN"/>
        </w:rPr>
        <w:t>gNB</w:t>
      </w:r>
      <w:proofErr w:type="spellEnd"/>
      <w:r w:rsidR="003E60D8">
        <w:rPr>
          <w:rFonts w:eastAsia="宋体" w:hint="eastAsia"/>
          <w:lang w:eastAsia="zh-CN"/>
        </w:rPr>
        <w:t xml:space="preserve"> may further activate via DCI/MAC CE. </w:t>
      </w:r>
    </w:p>
    <w:p w14:paraId="15C73790" w14:textId="24C289EC" w:rsidR="00361032" w:rsidRDefault="004A2B4D" w:rsidP="00361032">
      <w:pPr>
        <w:rPr>
          <w:rFonts w:eastAsia="宋体"/>
          <w:lang w:eastAsia="zh-CN"/>
        </w:rPr>
      </w:pPr>
      <w:r w:rsidRPr="3C5347EE">
        <w:rPr>
          <w:rFonts w:eastAsia="宋体"/>
          <w:lang w:eastAsia="zh-CN"/>
        </w:rPr>
        <w:t xml:space="preserve">Step 8: </w:t>
      </w:r>
      <w:r w:rsidR="002E0059" w:rsidRPr="3C5347EE">
        <w:rPr>
          <w:rFonts w:eastAsia="宋体"/>
          <w:lang w:eastAsia="zh-CN"/>
        </w:rPr>
        <w:t xml:space="preserve">For the subsequent change of applicability related to either inference configuration, or parameters for inference configuration, UE will indicate to </w:t>
      </w:r>
      <w:proofErr w:type="spellStart"/>
      <w:r w:rsidR="002E0059" w:rsidRPr="3C5347EE">
        <w:rPr>
          <w:rFonts w:eastAsia="宋体"/>
          <w:lang w:eastAsia="zh-CN"/>
        </w:rPr>
        <w:t>gNB</w:t>
      </w:r>
      <w:proofErr w:type="spellEnd"/>
      <w:r w:rsidR="002E0059" w:rsidRPr="3C5347EE">
        <w:rPr>
          <w:rFonts w:eastAsia="宋体"/>
          <w:lang w:eastAsia="zh-CN"/>
        </w:rPr>
        <w:t xml:space="preserve"> in UAI.</w:t>
      </w:r>
    </w:p>
    <w:p w14:paraId="5723317C" w14:textId="4A7F099C" w:rsidR="00361032" w:rsidRDefault="00361032" w:rsidP="00C81D07">
      <w:pPr>
        <w:pStyle w:val="ListParagraph"/>
        <w:numPr>
          <w:ilvl w:val="0"/>
          <w:numId w:val="37"/>
        </w:numPr>
        <w:ind w:left="567"/>
        <w:rPr>
          <w:rFonts w:eastAsia="宋体"/>
          <w:lang w:eastAsia="zh-CN"/>
        </w:rPr>
      </w:pPr>
      <w:r>
        <w:rPr>
          <w:rFonts w:eastAsia="宋体" w:hint="eastAsia"/>
          <w:lang w:eastAsia="zh-CN"/>
        </w:rPr>
        <w:t xml:space="preserve">Note that </w:t>
      </w:r>
      <w:r w:rsidR="00387F77">
        <w:rPr>
          <w:rFonts w:eastAsia="宋体" w:hint="eastAsia"/>
          <w:lang w:eastAsia="zh-CN"/>
        </w:rPr>
        <w:t xml:space="preserve">since the </w:t>
      </w:r>
      <w:r w:rsidR="00387F77" w:rsidRPr="00ED325C">
        <w:rPr>
          <w:rFonts w:eastAsia="宋体" w:hint="eastAsia"/>
          <w:b/>
          <w:bCs/>
          <w:lang w:eastAsia="zh-CN"/>
        </w:rPr>
        <w:t>applicability/</w:t>
      </w:r>
      <w:r w:rsidR="00387F77" w:rsidRPr="00ED325C">
        <w:rPr>
          <w:rFonts w:eastAsia="宋体"/>
          <w:b/>
          <w:bCs/>
          <w:lang w:eastAsia="zh-CN"/>
        </w:rPr>
        <w:t>inapplicability</w:t>
      </w:r>
      <w:r w:rsidR="00387F77" w:rsidRPr="00ED325C">
        <w:rPr>
          <w:rFonts w:eastAsia="宋体" w:hint="eastAsia"/>
          <w:b/>
          <w:bCs/>
          <w:lang w:eastAsia="zh-CN"/>
        </w:rPr>
        <w:t xml:space="preserve"> of inference configuration</w:t>
      </w:r>
      <w:r w:rsidR="00387F77">
        <w:rPr>
          <w:rFonts w:eastAsia="宋体" w:hint="eastAsia"/>
          <w:lang w:eastAsia="zh-CN"/>
        </w:rPr>
        <w:t xml:space="preserve"> and </w:t>
      </w:r>
      <w:r w:rsidR="00387F77" w:rsidRPr="00ED325C">
        <w:rPr>
          <w:rFonts w:eastAsia="宋体" w:hint="eastAsia"/>
          <w:b/>
          <w:bCs/>
          <w:lang w:eastAsia="zh-CN"/>
        </w:rPr>
        <w:t>applicability/</w:t>
      </w:r>
      <w:r w:rsidR="00387F77" w:rsidRPr="00ED325C">
        <w:rPr>
          <w:rFonts w:eastAsia="宋体"/>
          <w:b/>
          <w:bCs/>
          <w:lang w:eastAsia="zh-CN"/>
        </w:rPr>
        <w:t>inapplicability</w:t>
      </w:r>
      <w:r w:rsidR="00387F77" w:rsidRPr="00ED325C">
        <w:rPr>
          <w:rFonts w:eastAsia="宋体" w:hint="eastAsia"/>
          <w:b/>
          <w:bCs/>
          <w:lang w:eastAsia="zh-CN"/>
        </w:rPr>
        <w:t xml:space="preserve"> of parameters for </w:t>
      </w:r>
      <w:r w:rsidR="00387F77" w:rsidRPr="00ED325C">
        <w:rPr>
          <w:rFonts w:eastAsia="宋体"/>
          <w:b/>
          <w:bCs/>
          <w:lang w:eastAsia="zh-CN"/>
        </w:rPr>
        <w:t>inference</w:t>
      </w:r>
      <w:r w:rsidR="00387F77" w:rsidRPr="00ED325C">
        <w:rPr>
          <w:rFonts w:eastAsia="宋体" w:hint="eastAsia"/>
          <w:b/>
          <w:bCs/>
          <w:lang w:eastAsia="zh-CN"/>
        </w:rPr>
        <w:t xml:space="preserve"> configuration</w:t>
      </w:r>
      <w:r w:rsidR="00387F77">
        <w:rPr>
          <w:rFonts w:eastAsia="宋体" w:hint="eastAsia"/>
          <w:lang w:eastAsia="zh-CN"/>
        </w:rPr>
        <w:t xml:space="preserve"> serve for different purposes, it is possible that in the same UAI message UE will indicate both</w:t>
      </w:r>
    </w:p>
    <w:p w14:paraId="12D15106" w14:textId="083EDCB2" w:rsidR="00387F77" w:rsidRDefault="00387F77" w:rsidP="00C81D07">
      <w:pPr>
        <w:pStyle w:val="ListParagraph"/>
        <w:numPr>
          <w:ilvl w:val="1"/>
          <w:numId w:val="37"/>
        </w:numPr>
        <w:ind w:left="1134"/>
        <w:rPr>
          <w:rFonts w:eastAsia="宋体"/>
          <w:lang w:eastAsia="zh-CN"/>
        </w:rPr>
      </w:pPr>
      <w:r>
        <w:rPr>
          <w:rFonts w:eastAsia="宋体"/>
          <w:lang w:eastAsia="zh-CN"/>
        </w:rPr>
        <w:t>A</w:t>
      </w:r>
      <w:r>
        <w:rPr>
          <w:rFonts w:eastAsia="宋体" w:hint="eastAsia"/>
          <w:lang w:eastAsia="zh-CN"/>
        </w:rPr>
        <w:t xml:space="preserve">pplicability/inapplicability of </w:t>
      </w:r>
      <w:r>
        <w:rPr>
          <w:rFonts w:eastAsia="宋体"/>
          <w:lang w:eastAsia="zh-CN"/>
        </w:rPr>
        <w:t>parameters</w:t>
      </w:r>
      <w:r>
        <w:rPr>
          <w:rFonts w:eastAsia="宋体" w:hint="eastAsia"/>
          <w:lang w:eastAsia="zh-CN"/>
        </w:rPr>
        <w:t xml:space="preserve"> for inference </w:t>
      </w:r>
      <w:r>
        <w:rPr>
          <w:rFonts w:eastAsia="宋体"/>
          <w:lang w:eastAsia="zh-CN"/>
        </w:rPr>
        <w:t>configuration</w:t>
      </w:r>
      <w:r>
        <w:rPr>
          <w:rFonts w:eastAsia="宋体" w:hint="eastAsia"/>
          <w:lang w:eastAsia="zh-CN"/>
        </w:rPr>
        <w:t xml:space="preserve">, which was previously </w:t>
      </w:r>
      <w:r w:rsidR="00A50B20">
        <w:rPr>
          <w:rFonts w:eastAsia="宋体" w:hint="eastAsia"/>
          <w:lang w:eastAsia="zh-CN"/>
        </w:rPr>
        <w:t>provided</w:t>
      </w:r>
      <w:r>
        <w:rPr>
          <w:rFonts w:eastAsia="宋体" w:hint="eastAsia"/>
          <w:lang w:eastAsia="zh-CN"/>
        </w:rPr>
        <w:t xml:space="preserve"> in </w:t>
      </w:r>
      <w:proofErr w:type="spellStart"/>
      <w:r>
        <w:rPr>
          <w:rFonts w:eastAsia="宋体" w:hint="eastAsia"/>
          <w:lang w:eastAsia="zh-CN"/>
        </w:rPr>
        <w:t>OtherConfig</w:t>
      </w:r>
      <w:proofErr w:type="spellEnd"/>
      <w:r>
        <w:rPr>
          <w:rFonts w:eastAsia="宋体" w:hint="eastAsia"/>
          <w:lang w:eastAsia="zh-CN"/>
        </w:rPr>
        <w:t>, and</w:t>
      </w:r>
    </w:p>
    <w:p w14:paraId="2FB2DA26" w14:textId="37017D70" w:rsidR="00387F77" w:rsidRPr="00361032" w:rsidRDefault="00387F77" w:rsidP="0020772B">
      <w:pPr>
        <w:pStyle w:val="ListParagraph"/>
        <w:numPr>
          <w:ilvl w:val="1"/>
          <w:numId w:val="37"/>
        </w:numPr>
        <w:ind w:left="1134"/>
        <w:rPr>
          <w:rFonts w:eastAsia="宋体"/>
          <w:lang w:eastAsia="zh-CN"/>
        </w:rPr>
      </w:pPr>
      <w:r>
        <w:rPr>
          <w:rFonts w:eastAsia="宋体" w:hint="eastAsia"/>
          <w:lang w:eastAsia="zh-CN"/>
        </w:rPr>
        <w:t xml:space="preserve">Applicability/inapplicability of full inference configuration, which was </w:t>
      </w:r>
      <w:r w:rsidR="00A50B20">
        <w:rPr>
          <w:rFonts w:eastAsia="宋体" w:hint="eastAsia"/>
          <w:lang w:eastAsia="zh-CN"/>
        </w:rPr>
        <w:t>provided</w:t>
      </w:r>
      <w:r>
        <w:rPr>
          <w:rFonts w:eastAsia="宋体" w:hint="eastAsia"/>
          <w:lang w:eastAsia="zh-CN"/>
        </w:rPr>
        <w:t xml:space="preserve"> in</w:t>
      </w:r>
      <w:r w:rsidR="00A50B20">
        <w:rPr>
          <w:rFonts w:eastAsia="宋体" w:hint="eastAsia"/>
          <w:lang w:eastAsia="zh-CN"/>
        </w:rPr>
        <w:t xml:space="preserve"> </w:t>
      </w:r>
      <w:proofErr w:type="spellStart"/>
      <w:r w:rsidR="00A50B20">
        <w:rPr>
          <w:rFonts w:eastAsia="宋体" w:hint="eastAsia"/>
          <w:lang w:eastAsia="zh-CN"/>
        </w:rPr>
        <w:t>RRCReconfiugration</w:t>
      </w:r>
      <w:proofErr w:type="spellEnd"/>
      <w:r w:rsidR="00A50B20">
        <w:rPr>
          <w:rFonts w:eastAsia="宋体" w:hint="eastAsia"/>
          <w:lang w:eastAsia="zh-CN"/>
        </w:rPr>
        <w:t xml:space="preserve"> message.</w:t>
      </w:r>
      <w:r>
        <w:rPr>
          <w:rFonts w:eastAsia="宋体" w:hint="eastAsia"/>
          <w:lang w:eastAsia="zh-CN"/>
        </w:rPr>
        <w:t xml:space="preserve"> </w:t>
      </w:r>
    </w:p>
    <w:p w14:paraId="57125111" w14:textId="582D7A17" w:rsidR="00F4782D" w:rsidRDefault="00F4782D" w:rsidP="000866D5">
      <w:pPr>
        <w:rPr>
          <w:rFonts w:eastAsia="宋体"/>
          <w:lang w:eastAsia="zh-CN"/>
        </w:rPr>
      </w:pPr>
      <w:r>
        <w:rPr>
          <w:rFonts w:eastAsia="宋体"/>
          <w:lang w:eastAsia="zh-CN"/>
        </w:rPr>
        <w:t>I</w:t>
      </w:r>
      <w:r>
        <w:rPr>
          <w:rFonts w:eastAsia="宋体" w:hint="eastAsia"/>
          <w:lang w:eastAsia="zh-CN"/>
        </w:rPr>
        <w:t>t</w:t>
      </w:r>
      <w:r>
        <w:rPr>
          <w:rFonts w:eastAsia="宋体"/>
          <w:lang w:eastAsia="zh-CN"/>
        </w:rPr>
        <w:t>’</w:t>
      </w:r>
      <w:r>
        <w:rPr>
          <w:rFonts w:eastAsia="宋体" w:hint="eastAsia"/>
          <w:lang w:eastAsia="zh-CN"/>
        </w:rPr>
        <w:t xml:space="preserve">s worth noting that step 3 and step 4 can be beneficial for </w:t>
      </w:r>
      <w:proofErr w:type="spellStart"/>
      <w:r>
        <w:rPr>
          <w:rFonts w:eastAsia="宋体" w:hint="eastAsia"/>
          <w:lang w:eastAsia="zh-CN"/>
        </w:rPr>
        <w:t>gNB</w:t>
      </w:r>
      <w:proofErr w:type="spellEnd"/>
      <w:r>
        <w:rPr>
          <w:rFonts w:eastAsia="宋体" w:hint="eastAsia"/>
          <w:lang w:eastAsia="zh-CN"/>
        </w:rPr>
        <w:t xml:space="preserve"> to reduce the possibility of providing a non-applicable </w:t>
      </w:r>
      <w:r>
        <w:rPr>
          <w:rFonts w:eastAsia="宋体"/>
          <w:lang w:eastAsia="zh-CN"/>
        </w:rPr>
        <w:t>inference</w:t>
      </w:r>
      <w:r>
        <w:rPr>
          <w:rFonts w:eastAsia="宋体" w:hint="eastAsia"/>
          <w:lang w:eastAsia="zh-CN"/>
        </w:rPr>
        <w:t xml:space="preserve"> configuration.</w:t>
      </w:r>
    </w:p>
    <w:p w14:paraId="7B09AFEC" w14:textId="64C60D3E" w:rsidR="00885B18" w:rsidRDefault="004A2B4D" w:rsidP="002C190B">
      <w:pPr>
        <w:jc w:val="center"/>
        <w:rPr>
          <w:rFonts w:eastAsia="宋体"/>
          <w:lang w:eastAsia="zh-CN"/>
        </w:rPr>
      </w:pPr>
      <w:r w:rsidRPr="004A2B4D">
        <w:rPr>
          <w:rFonts w:eastAsia="宋体"/>
          <w:noProof/>
          <w:lang w:eastAsia="zh-CN"/>
        </w:rPr>
        <w:lastRenderedPageBreak/>
        <w:drawing>
          <wp:inline distT="0" distB="0" distL="0" distR="0" wp14:anchorId="1CF6F411" wp14:editId="033FDDA5">
            <wp:extent cx="4555000" cy="3765550"/>
            <wp:effectExtent l="0" t="0" r="0" b="6350"/>
            <wp:docPr id="346167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67676" name=""/>
                    <pic:cNvPicPr/>
                  </pic:nvPicPr>
                  <pic:blipFill>
                    <a:blip r:embed="rId13"/>
                    <a:stretch>
                      <a:fillRect/>
                    </a:stretch>
                  </pic:blipFill>
                  <pic:spPr>
                    <a:xfrm>
                      <a:off x="0" y="0"/>
                      <a:ext cx="4561632" cy="3771033"/>
                    </a:xfrm>
                    <a:prstGeom prst="rect">
                      <a:avLst/>
                    </a:prstGeom>
                  </pic:spPr>
                </pic:pic>
              </a:graphicData>
            </a:graphic>
          </wp:inline>
        </w:drawing>
      </w:r>
    </w:p>
    <w:p w14:paraId="4F553702" w14:textId="71E74F08" w:rsidR="002D03E2" w:rsidRDefault="002D03E2" w:rsidP="002D03E2">
      <w:pPr>
        <w:pStyle w:val="Observation"/>
        <w:rPr>
          <w:rFonts w:eastAsia="宋体"/>
        </w:rPr>
      </w:pPr>
      <w:bookmarkStart w:id="8" w:name="_Toc194047362"/>
      <w:r>
        <w:rPr>
          <w:rFonts w:eastAsia="宋体" w:hint="eastAsia"/>
        </w:rPr>
        <w:t>For applicability report, Option A and B are not mutual exclusive. Option B can be regarded as a superset of Option A.</w:t>
      </w:r>
      <w:bookmarkEnd w:id="8"/>
    </w:p>
    <w:p w14:paraId="7531EFF2" w14:textId="22BF9238" w:rsidR="00885B18" w:rsidRDefault="002166CE" w:rsidP="007E65D0">
      <w:pPr>
        <w:pStyle w:val="Proposal"/>
        <w:rPr>
          <w:rFonts w:eastAsia="宋体"/>
        </w:rPr>
      </w:pPr>
      <w:bookmarkStart w:id="9" w:name="_Toc194047365"/>
      <w:r>
        <w:rPr>
          <w:rFonts w:eastAsia="宋体" w:hint="eastAsia"/>
        </w:rPr>
        <w:t>If Proposal 1 is agreed, f</w:t>
      </w:r>
      <w:r w:rsidR="00225056">
        <w:rPr>
          <w:rFonts w:eastAsia="宋体" w:hint="eastAsia"/>
        </w:rPr>
        <w:t xml:space="preserve">or applicability report, </w:t>
      </w:r>
      <w:r w:rsidR="007E65D0">
        <w:rPr>
          <w:rFonts w:eastAsia="宋体" w:hint="eastAsia"/>
        </w:rPr>
        <w:t>RAN2 is s</w:t>
      </w:r>
      <w:r w:rsidR="00F37056">
        <w:rPr>
          <w:rFonts w:eastAsia="宋体" w:hint="eastAsia"/>
        </w:rPr>
        <w:t xml:space="preserve">uggested to </w:t>
      </w:r>
      <w:r w:rsidR="00F37056">
        <w:rPr>
          <w:rFonts w:eastAsia="宋体"/>
        </w:rPr>
        <w:t>support</w:t>
      </w:r>
      <w:r w:rsidR="00225056">
        <w:rPr>
          <w:rFonts w:eastAsia="宋体" w:hint="eastAsia"/>
        </w:rPr>
        <w:t xml:space="preserve"> </w:t>
      </w:r>
      <w:r w:rsidR="00051708">
        <w:rPr>
          <w:rFonts w:eastAsia="宋体" w:hint="eastAsia"/>
        </w:rPr>
        <w:t xml:space="preserve">a unified solution with </w:t>
      </w:r>
      <w:r w:rsidR="00225056">
        <w:rPr>
          <w:rFonts w:eastAsia="宋体" w:hint="eastAsia"/>
        </w:rPr>
        <w:t>Option B as superset of Option A</w:t>
      </w:r>
      <w:r w:rsidR="00F37056">
        <w:rPr>
          <w:rFonts w:eastAsia="宋体" w:hint="eastAsia"/>
        </w:rPr>
        <w:t>:</w:t>
      </w:r>
      <w:bookmarkEnd w:id="9"/>
    </w:p>
    <w:p w14:paraId="0511C42F" w14:textId="77777777" w:rsidR="00F37056" w:rsidRDefault="00F37056" w:rsidP="000866D5">
      <w:pPr>
        <w:pStyle w:val="Proposal"/>
        <w:numPr>
          <w:ilvl w:val="1"/>
          <w:numId w:val="10"/>
        </w:numPr>
        <w:rPr>
          <w:rFonts w:eastAsia="宋体"/>
        </w:rPr>
      </w:pPr>
      <w:bookmarkStart w:id="10" w:name="_Toc194047366"/>
      <w:r>
        <w:rPr>
          <w:rFonts w:eastAsia="宋体"/>
        </w:rPr>
        <w:t>S</w:t>
      </w:r>
      <w:r>
        <w:rPr>
          <w:rFonts w:eastAsia="宋体" w:hint="eastAsia"/>
        </w:rPr>
        <w:t xml:space="preserve">tep 3: (Optional) </w:t>
      </w:r>
      <w:proofErr w:type="spellStart"/>
      <w:r>
        <w:rPr>
          <w:rFonts w:eastAsia="宋体" w:hint="eastAsia"/>
        </w:rPr>
        <w:t>gNB</w:t>
      </w:r>
      <w:proofErr w:type="spellEnd"/>
      <w:r>
        <w:rPr>
          <w:rFonts w:eastAsia="宋体" w:hint="eastAsia"/>
        </w:rPr>
        <w:t xml:space="preserve"> configures the UE via </w:t>
      </w:r>
      <w:proofErr w:type="spellStart"/>
      <w:r>
        <w:rPr>
          <w:rFonts w:eastAsia="宋体" w:hint="eastAsia"/>
        </w:rPr>
        <w:t>OtherConfig</w:t>
      </w:r>
      <w:proofErr w:type="spellEnd"/>
      <w:r>
        <w:rPr>
          <w:rFonts w:eastAsia="宋体" w:hint="eastAsia"/>
        </w:rPr>
        <w:t xml:space="preserve"> with sets of </w:t>
      </w:r>
      <w:r>
        <w:rPr>
          <w:rFonts w:eastAsia="宋体"/>
        </w:rPr>
        <w:t>parameters</w:t>
      </w:r>
      <w:r>
        <w:rPr>
          <w:rFonts w:eastAsia="宋体" w:hint="eastAsia"/>
        </w:rPr>
        <w:t xml:space="preserve"> for </w:t>
      </w:r>
      <w:r>
        <w:rPr>
          <w:rFonts w:eastAsia="宋体"/>
        </w:rPr>
        <w:t>inference</w:t>
      </w:r>
      <w:r>
        <w:rPr>
          <w:rFonts w:eastAsia="宋体" w:hint="eastAsia"/>
        </w:rPr>
        <w:t xml:space="preserve"> configuration</w:t>
      </w:r>
      <w:bookmarkEnd w:id="10"/>
    </w:p>
    <w:p w14:paraId="159FF64D" w14:textId="090F742B" w:rsidR="00F37056" w:rsidRDefault="00F37056" w:rsidP="000866D5">
      <w:pPr>
        <w:pStyle w:val="Proposal"/>
        <w:numPr>
          <w:ilvl w:val="1"/>
          <w:numId w:val="10"/>
        </w:numPr>
        <w:rPr>
          <w:rFonts w:eastAsia="宋体"/>
        </w:rPr>
      </w:pPr>
      <w:bookmarkStart w:id="11" w:name="_Toc194047367"/>
      <w:r>
        <w:rPr>
          <w:rFonts w:eastAsia="宋体" w:hint="eastAsia"/>
        </w:rPr>
        <w:t xml:space="preserve">Step 4: (Optional) UE reports in </w:t>
      </w:r>
      <w:r w:rsidR="007F4825">
        <w:rPr>
          <w:rFonts w:eastAsia="宋体" w:hint="eastAsia"/>
        </w:rPr>
        <w:t>UAI/</w:t>
      </w:r>
      <w:proofErr w:type="spellStart"/>
      <w:r w:rsidR="007F4825">
        <w:rPr>
          <w:rFonts w:eastAsia="宋体" w:hint="eastAsia"/>
        </w:rPr>
        <w:t>RRCReconfigurationComplete</w:t>
      </w:r>
      <w:proofErr w:type="spellEnd"/>
      <w:r>
        <w:rPr>
          <w:rFonts w:eastAsia="宋体" w:hint="eastAsia"/>
        </w:rPr>
        <w:t xml:space="preserve"> the applicability of the sets of parameters for inference configuration</w:t>
      </w:r>
      <w:bookmarkEnd w:id="11"/>
    </w:p>
    <w:p w14:paraId="34B8966E" w14:textId="77777777" w:rsidR="00F37056" w:rsidRDefault="00F37056" w:rsidP="000866D5">
      <w:pPr>
        <w:pStyle w:val="Proposal"/>
        <w:numPr>
          <w:ilvl w:val="1"/>
          <w:numId w:val="10"/>
        </w:numPr>
        <w:rPr>
          <w:rFonts w:eastAsia="宋体"/>
        </w:rPr>
      </w:pPr>
      <w:bookmarkStart w:id="12" w:name="_Toc194047368"/>
      <w:r>
        <w:rPr>
          <w:rFonts w:eastAsia="宋体" w:hint="eastAsia"/>
        </w:rPr>
        <w:t xml:space="preserve">Step 5: </w:t>
      </w:r>
      <w:proofErr w:type="spellStart"/>
      <w:r>
        <w:rPr>
          <w:rFonts w:eastAsia="宋体" w:hint="eastAsia"/>
        </w:rPr>
        <w:t>gNB</w:t>
      </w:r>
      <w:proofErr w:type="spellEnd"/>
      <w:r>
        <w:rPr>
          <w:rFonts w:eastAsia="宋体" w:hint="eastAsia"/>
        </w:rPr>
        <w:t xml:space="preserve"> generates and provides </w:t>
      </w:r>
      <w:r>
        <w:rPr>
          <w:rFonts w:eastAsia="宋体"/>
        </w:rPr>
        <w:t>inference</w:t>
      </w:r>
      <w:r>
        <w:rPr>
          <w:rFonts w:eastAsia="宋体" w:hint="eastAsia"/>
        </w:rPr>
        <w:t xml:space="preserve"> configuration (CSI-</w:t>
      </w:r>
      <w:proofErr w:type="spellStart"/>
      <w:r>
        <w:rPr>
          <w:rFonts w:eastAsia="宋体" w:hint="eastAsia"/>
        </w:rPr>
        <w:t>ReportConfig</w:t>
      </w:r>
      <w:proofErr w:type="spellEnd"/>
      <w:r>
        <w:rPr>
          <w:rFonts w:eastAsia="宋体" w:hint="eastAsia"/>
        </w:rPr>
        <w:t xml:space="preserve">) to UE in </w:t>
      </w:r>
      <w:proofErr w:type="spellStart"/>
      <w:r>
        <w:rPr>
          <w:rFonts w:eastAsia="宋体" w:hint="eastAsia"/>
        </w:rPr>
        <w:t>RRCReconfiguration</w:t>
      </w:r>
      <w:bookmarkEnd w:id="12"/>
      <w:proofErr w:type="spellEnd"/>
    </w:p>
    <w:p w14:paraId="286FC51E" w14:textId="77777777" w:rsidR="00F37056" w:rsidRDefault="00F37056" w:rsidP="000866D5">
      <w:pPr>
        <w:pStyle w:val="Proposal"/>
        <w:numPr>
          <w:ilvl w:val="1"/>
          <w:numId w:val="10"/>
        </w:numPr>
        <w:rPr>
          <w:rFonts w:eastAsia="宋体"/>
        </w:rPr>
      </w:pPr>
      <w:bookmarkStart w:id="13" w:name="_Toc194047369"/>
      <w:r>
        <w:rPr>
          <w:rFonts w:eastAsia="宋体" w:hint="eastAsia"/>
        </w:rPr>
        <w:t>Step 6: UE implies the applicability of CSI-</w:t>
      </w:r>
      <w:proofErr w:type="spellStart"/>
      <w:r>
        <w:rPr>
          <w:rFonts w:eastAsia="宋体" w:hint="eastAsia"/>
        </w:rPr>
        <w:t>ReportConfig</w:t>
      </w:r>
      <w:proofErr w:type="spellEnd"/>
      <w:r>
        <w:rPr>
          <w:rFonts w:eastAsia="宋体" w:hint="eastAsia"/>
        </w:rPr>
        <w:t xml:space="preserve"> in </w:t>
      </w:r>
      <w:proofErr w:type="spellStart"/>
      <w:r>
        <w:rPr>
          <w:rFonts w:eastAsia="宋体" w:hint="eastAsia"/>
        </w:rPr>
        <w:t>RRCReconfigurationComplete</w:t>
      </w:r>
      <w:proofErr w:type="spellEnd"/>
      <w:r>
        <w:rPr>
          <w:rFonts w:eastAsia="宋体" w:hint="eastAsia"/>
        </w:rPr>
        <w:t>. The periodic CSI report, if configured, will be activated if reported to be applicable.</w:t>
      </w:r>
      <w:bookmarkEnd w:id="13"/>
    </w:p>
    <w:p w14:paraId="3CED0ACC" w14:textId="77777777" w:rsidR="00C31DC9" w:rsidRDefault="00F37056" w:rsidP="00C31DC9">
      <w:pPr>
        <w:pStyle w:val="Proposal"/>
        <w:numPr>
          <w:ilvl w:val="1"/>
          <w:numId w:val="10"/>
        </w:numPr>
        <w:rPr>
          <w:rFonts w:eastAsia="宋体"/>
        </w:rPr>
      </w:pPr>
      <w:bookmarkStart w:id="14" w:name="_Toc194047370"/>
      <w:r>
        <w:rPr>
          <w:rFonts w:eastAsia="宋体" w:hint="eastAsia"/>
        </w:rPr>
        <w:t xml:space="preserve">Step 7: For aperiodic/semi-persistent CSI report, </w:t>
      </w:r>
      <w:proofErr w:type="spellStart"/>
      <w:r>
        <w:rPr>
          <w:rFonts w:eastAsia="宋体" w:hint="eastAsia"/>
        </w:rPr>
        <w:t>gNB</w:t>
      </w:r>
      <w:proofErr w:type="spellEnd"/>
      <w:r>
        <w:rPr>
          <w:rFonts w:eastAsia="宋体" w:hint="eastAsia"/>
        </w:rPr>
        <w:t xml:space="preserve"> may further activate via DCI/MAC CE.</w:t>
      </w:r>
      <w:bookmarkEnd w:id="14"/>
      <w:r>
        <w:rPr>
          <w:rFonts w:eastAsia="宋体" w:hint="eastAsia"/>
        </w:rPr>
        <w:t xml:space="preserve"> </w:t>
      </w:r>
    </w:p>
    <w:p w14:paraId="4F4BFB66" w14:textId="41D9004B" w:rsidR="00B82CA9" w:rsidRPr="00C31DC9" w:rsidRDefault="17C04842" w:rsidP="00C31DC9">
      <w:pPr>
        <w:pStyle w:val="Proposal"/>
        <w:numPr>
          <w:ilvl w:val="1"/>
          <w:numId w:val="10"/>
        </w:numPr>
        <w:rPr>
          <w:rFonts w:eastAsia="宋体"/>
        </w:rPr>
      </w:pPr>
      <w:bookmarkStart w:id="15" w:name="_Toc194047371"/>
      <w:r w:rsidRPr="00C31DC9">
        <w:rPr>
          <w:rFonts w:eastAsia="宋体"/>
        </w:rPr>
        <w:t xml:space="preserve">Step 8: </w:t>
      </w:r>
      <w:r w:rsidR="7B20EBA7" w:rsidRPr="00C31DC9">
        <w:rPr>
          <w:rFonts w:eastAsia="宋体"/>
        </w:rPr>
        <w:t xml:space="preserve">For the subsequent change of applicability related to either inference configuration or parameters for inference configuration, UE will indicate to </w:t>
      </w:r>
      <w:proofErr w:type="spellStart"/>
      <w:r w:rsidR="7B20EBA7" w:rsidRPr="00C31DC9">
        <w:rPr>
          <w:rFonts w:eastAsia="宋体"/>
        </w:rPr>
        <w:t>gNB</w:t>
      </w:r>
      <w:proofErr w:type="spellEnd"/>
      <w:r w:rsidR="7B20EBA7" w:rsidRPr="00C31DC9">
        <w:rPr>
          <w:rFonts w:eastAsia="宋体"/>
        </w:rPr>
        <w:t xml:space="preserve"> in UAI.</w:t>
      </w:r>
      <w:bookmarkEnd w:id="15"/>
    </w:p>
    <w:p w14:paraId="1EA3348A" w14:textId="40DF729B" w:rsidR="00AE10D2" w:rsidRDefault="00AE10D2" w:rsidP="3B68D4AF">
      <w:pPr>
        <w:pStyle w:val="Proposal"/>
        <w:numPr>
          <w:ilvl w:val="0"/>
          <w:numId w:val="0"/>
        </w:numPr>
        <w:ind w:left="447"/>
        <w:rPr>
          <w:rFonts w:eastAsia="宋体"/>
        </w:rPr>
      </w:pPr>
    </w:p>
    <w:p w14:paraId="508A4B81" w14:textId="574F7EAB" w:rsidR="18BFD3E8" w:rsidRDefault="18BFD3E8" w:rsidP="00C80E3D">
      <w:pPr>
        <w:pStyle w:val="Heading2"/>
        <w:numPr>
          <w:ilvl w:val="1"/>
          <w:numId w:val="22"/>
        </w:numPr>
        <w:rPr>
          <w:rFonts w:eastAsia="宋体"/>
        </w:rPr>
      </w:pPr>
      <w:r w:rsidRPr="5919E22A">
        <w:rPr>
          <w:rFonts w:eastAsia="宋体"/>
        </w:rPr>
        <w:t>Prohibit timer of UAI for applicability report</w:t>
      </w:r>
    </w:p>
    <w:p w14:paraId="71075AAC" w14:textId="57ABD226" w:rsidR="5919E22A" w:rsidRDefault="5919E22A" w:rsidP="5919E22A"/>
    <w:p w14:paraId="78293469" w14:textId="77777777" w:rsidR="0068615E" w:rsidRDefault="0068615E" w:rsidP="0068615E">
      <w:pPr>
        <w:rPr>
          <w:rFonts w:eastAsia="宋体"/>
          <w:lang w:eastAsia="zh-CN"/>
        </w:rPr>
      </w:pPr>
      <w:r>
        <w:rPr>
          <w:rFonts w:eastAsia="宋体" w:hint="eastAsia"/>
          <w:lang w:eastAsia="zh-CN"/>
        </w:rPr>
        <w:t xml:space="preserve">Another aspect related to the UAI configuration for applicability related info report is the concept of prohibit timer. In the legacy, prohibit timer is usually configured to avoid frequent report of UAI. Then the question is whether the concept of prohibit timer is needed for the </w:t>
      </w:r>
      <w:r>
        <w:rPr>
          <w:rFonts w:eastAsia="宋体"/>
          <w:lang w:eastAsia="zh-CN"/>
        </w:rPr>
        <w:t>applicability</w:t>
      </w:r>
      <w:r>
        <w:rPr>
          <w:rFonts w:eastAsia="宋体" w:hint="eastAsia"/>
          <w:lang w:eastAsia="zh-CN"/>
        </w:rPr>
        <w:t xml:space="preserve"> related info </w:t>
      </w:r>
      <w:r>
        <w:rPr>
          <w:rFonts w:eastAsia="宋体"/>
          <w:lang w:eastAsia="zh-CN"/>
        </w:rPr>
        <w:t>report</w:t>
      </w:r>
      <w:r>
        <w:rPr>
          <w:rFonts w:eastAsia="宋体" w:hint="eastAsia"/>
          <w:lang w:eastAsia="zh-CN"/>
        </w:rPr>
        <w:t xml:space="preserve"> as well, e.g., after the UAI is triggered in the following two cases, should UE </w:t>
      </w:r>
      <w:proofErr w:type="gramStart"/>
      <w:r>
        <w:rPr>
          <w:rFonts w:eastAsia="宋体" w:hint="eastAsia"/>
          <w:lang w:eastAsia="zh-CN"/>
        </w:rPr>
        <w:t>starts</w:t>
      </w:r>
      <w:proofErr w:type="gramEnd"/>
      <w:r>
        <w:rPr>
          <w:rFonts w:eastAsia="宋体" w:hint="eastAsia"/>
          <w:lang w:eastAsia="zh-CN"/>
        </w:rPr>
        <w:t xml:space="preserve"> a prohibit timer in case: </w:t>
      </w:r>
    </w:p>
    <w:p w14:paraId="5FCC9A0D" w14:textId="77777777" w:rsidR="0068615E" w:rsidRDefault="0068615E" w:rsidP="0068615E">
      <w:pPr>
        <w:pStyle w:val="ListParagraph"/>
        <w:numPr>
          <w:ilvl w:val="0"/>
          <w:numId w:val="21"/>
        </w:numPr>
        <w:rPr>
          <w:rFonts w:eastAsia="宋体"/>
          <w:lang w:eastAsia="zh-CN"/>
        </w:rPr>
      </w:pPr>
      <w:r>
        <w:rPr>
          <w:rFonts w:eastAsia="宋体" w:hint="eastAsia"/>
          <w:lang w:eastAsia="zh-CN"/>
        </w:rPr>
        <w:t>Case#1: UAI triggered due to a non-applicable UE sided AI functionality becoming applicable</w:t>
      </w:r>
    </w:p>
    <w:p w14:paraId="473ED2F1" w14:textId="77777777" w:rsidR="0068615E" w:rsidRDefault="0068615E" w:rsidP="0068615E">
      <w:pPr>
        <w:pStyle w:val="ListParagraph"/>
        <w:numPr>
          <w:ilvl w:val="0"/>
          <w:numId w:val="21"/>
        </w:numPr>
        <w:rPr>
          <w:rFonts w:eastAsia="宋体"/>
          <w:lang w:eastAsia="zh-CN"/>
        </w:rPr>
      </w:pPr>
      <w:r>
        <w:rPr>
          <w:rFonts w:eastAsia="宋体" w:hint="eastAsia"/>
          <w:lang w:eastAsia="zh-CN"/>
        </w:rPr>
        <w:t>Case#2: UAI triggered due to an applicable UE sided AI functionality becoming now non-applicable</w:t>
      </w:r>
    </w:p>
    <w:p w14:paraId="502F48CF" w14:textId="77777777" w:rsidR="0068615E" w:rsidRPr="0037426E" w:rsidRDefault="0068615E" w:rsidP="0068615E">
      <w:pPr>
        <w:rPr>
          <w:rFonts w:eastAsia="宋体"/>
          <w:lang w:eastAsia="zh-CN"/>
        </w:rPr>
      </w:pPr>
      <w:r w:rsidRPr="68D0889C">
        <w:rPr>
          <w:rFonts w:eastAsia="宋体"/>
          <w:lang w:eastAsia="zh-CN"/>
        </w:rPr>
        <w:t>In case#1,</w:t>
      </w:r>
      <w:r>
        <w:rPr>
          <w:rFonts w:eastAsia="宋体" w:hint="eastAsia"/>
          <w:lang w:eastAsia="zh-CN"/>
        </w:rPr>
        <w:t xml:space="preserve"> after sending the UAI, the UE sided AI functionality</w:t>
      </w:r>
      <w:r w:rsidRPr="68D0889C">
        <w:rPr>
          <w:rFonts w:eastAsia="宋体"/>
          <w:lang w:eastAsia="zh-CN"/>
        </w:rPr>
        <w:t xml:space="preserve"> could be activated</w:t>
      </w:r>
      <w:r>
        <w:rPr>
          <w:rFonts w:eastAsia="宋体" w:hint="eastAsia"/>
          <w:lang w:eastAsia="zh-CN"/>
        </w:rPr>
        <w:t xml:space="preserve"> by NW</w:t>
      </w:r>
      <w:r w:rsidRPr="68D0889C">
        <w:rPr>
          <w:rFonts w:eastAsia="宋体"/>
          <w:lang w:eastAsia="zh-CN"/>
        </w:rPr>
        <w:t xml:space="preserve">. Then it is quite critical </w:t>
      </w:r>
      <w:r>
        <w:rPr>
          <w:rFonts w:eastAsia="宋体" w:hint="eastAsia"/>
          <w:lang w:eastAsia="zh-CN"/>
        </w:rPr>
        <w:t xml:space="preserve">to not put any restriction (e.g. prohibit timer) on the next UAI report </w:t>
      </w:r>
      <w:r w:rsidRPr="68D0889C">
        <w:rPr>
          <w:rFonts w:eastAsia="宋体"/>
          <w:lang w:eastAsia="zh-CN"/>
        </w:rPr>
        <w:t xml:space="preserve">for UE to timely notify </w:t>
      </w:r>
      <w:proofErr w:type="spellStart"/>
      <w:r w:rsidRPr="68D0889C">
        <w:rPr>
          <w:rFonts w:eastAsia="宋体"/>
          <w:lang w:eastAsia="zh-CN"/>
        </w:rPr>
        <w:t>gNB</w:t>
      </w:r>
      <w:proofErr w:type="spellEnd"/>
      <w:r w:rsidRPr="68D0889C">
        <w:rPr>
          <w:rFonts w:eastAsia="宋体"/>
          <w:lang w:eastAsia="zh-CN"/>
        </w:rPr>
        <w:t xml:space="preserve"> about the non-applicability at any time to deactivate the UE sided AI functionality before too late. In this sense, it would be better not to restrict the report of non-applicability using a prohibit timer.</w:t>
      </w:r>
    </w:p>
    <w:p w14:paraId="4108FE32" w14:textId="77777777" w:rsidR="0068615E" w:rsidRDefault="0068615E" w:rsidP="0068615E">
      <w:pPr>
        <w:rPr>
          <w:rFonts w:eastAsia="宋体"/>
          <w:lang w:eastAsia="zh-CN"/>
        </w:rPr>
      </w:pPr>
      <w:r w:rsidRPr="68D0889C">
        <w:rPr>
          <w:rFonts w:eastAsia="宋体"/>
          <w:lang w:eastAsia="zh-CN"/>
        </w:rPr>
        <w:lastRenderedPageBreak/>
        <w:t>In case#2,</w:t>
      </w:r>
      <w:r>
        <w:rPr>
          <w:rFonts w:eastAsia="宋体" w:hint="eastAsia"/>
          <w:lang w:eastAsia="zh-CN"/>
        </w:rPr>
        <w:t xml:space="preserve"> after sending the UAI, the UE sided AI functionality</w:t>
      </w:r>
      <w:r w:rsidRPr="68D0889C">
        <w:rPr>
          <w:rFonts w:eastAsia="宋体"/>
          <w:lang w:eastAsia="zh-CN"/>
        </w:rPr>
        <w:t xml:space="preserve"> could be </w:t>
      </w:r>
      <w:proofErr w:type="gramStart"/>
      <w:r w:rsidRPr="68D0889C">
        <w:rPr>
          <w:rFonts w:eastAsia="宋体"/>
          <w:lang w:eastAsia="zh-CN"/>
        </w:rPr>
        <w:t>deactivated</w:t>
      </w:r>
      <w:proofErr w:type="gramEnd"/>
      <w:r w:rsidRPr="68D0889C">
        <w:rPr>
          <w:rFonts w:eastAsia="宋体"/>
          <w:lang w:eastAsia="zh-CN"/>
        </w:rPr>
        <w:t xml:space="preserve"> and UE may use another UE sided AI functionality or fallback to non-AIML method. A prohibit timer can be used in this case to avoid UE immediately sending </w:t>
      </w:r>
      <w:r>
        <w:rPr>
          <w:rFonts w:eastAsia="宋体" w:hint="eastAsia"/>
          <w:lang w:eastAsia="zh-CN"/>
        </w:rPr>
        <w:t xml:space="preserve">a new UAI </w:t>
      </w:r>
      <w:r w:rsidRPr="68D0889C">
        <w:rPr>
          <w:rFonts w:eastAsia="宋体"/>
          <w:lang w:eastAsia="zh-CN"/>
        </w:rPr>
        <w:t xml:space="preserve">indicating the deactivated AI functionality now becomes applicable again, which may lead to frequent or unnecessary UE sided AI functionality activation/deactivation. And it does not harm if the UE continues using the non-AIML method for a while. </w:t>
      </w:r>
    </w:p>
    <w:p w14:paraId="110CAB91" w14:textId="5E65B7C3" w:rsidR="0068615E" w:rsidRDefault="0024043D" w:rsidP="0068615E">
      <w:pPr>
        <w:rPr>
          <w:rFonts w:eastAsia="宋体"/>
          <w:lang w:eastAsia="zh-CN"/>
        </w:rPr>
      </w:pPr>
      <w:r w:rsidRPr="0024043D">
        <w:rPr>
          <w:noProof/>
        </w:rPr>
        <w:t xml:space="preserve"> </w:t>
      </w:r>
      <w:r w:rsidRPr="0024043D">
        <w:rPr>
          <w:rFonts w:eastAsia="宋体"/>
          <w:noProof/>
          <w:lang w:eastAsia="zh-CN"/>
        </w:rPr>
        <w:drawing>
          <wp:inline distT="0" distB="0" distL="0" distR="0" wp14:anchorId="58191254" wp14:editId="35A6E74A">
            <wp:extent cx="6264275" cy="4182745"/>
            <wp:effectExtent l="0" t="0" r="3175" b="8255"/>
            <wp:docPr id="1415655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655968" name=""/>
                    <pic:cNvPicPr/>
                  </pic:nvPicPr>
                  <pic:blipFill>
                    <a:blip r:embed="rId14"/>
                    <a:stretch>
                      <a:fillRect/>
                    </a:stretch>
                  </pic:blipFill>
                  <pic:spPr>
                    <a:xfrm>
                      <a:off x="0" y="0"/>
                      <a:ext cx="6264275" cy="4182745"/>
                    </a:xfrm>
                    <a:prstGeom prst="rect">
                      <a:avLst/>
                    </a:prstGeom>
                  </pic:spPr>
                </pic:pic>
              </a:graphicData>
            </a:graphic>
          </wp:inline>
        </w:drawing>
      </w:r>
    </w:p>
    <w:p w14:paraId="2E1EA6A1" w14:textId="77777777" w:rsidR="0068615E" w:rsidRDefault="0068615E" w:rsidP="0068615E">
      <w:pPr>
        <w:rPr>
          <w:rFonts w:eastAsia="宋体"/>
          <w:lang w:eastAsia="zh-CN"/>
        </w:rPr>
      </w:pPr>
    </w:p>
    <w:p w14:paraId="68EB36DE" w14:textId="53D6F724" w:rsidR="0068615E" w:rsidRDefault="0068615E" w:rsidP="0068615E">
      <w:pPr>
        <w:pStyle w:val="Proposal"/>
        <w:rPr>
          <w:rFonts w:eastAsia="宋体"/>
        </w:rPr>
      </w:pPr>
      <w:bookmarkStart w:id="16" w:name="_Toc174091284"/>
      <w:bookmarkStart w:id="17" w:name="_Toc194047372"/>
      <w:r>
        <w:rPr>
          <w:rFonts w:eastAsia="宋体" w:hint="eastAsia"/>
        </w:rPr>
        <w:t>UE can send UAI indicating a functionality</w:t>
      </w:r>
      <w:r w:rsidR="003D37AC">
        <w:rPr>
          <w:rFonts w:eastAsia="宋体" w:hint="eastAsia"/>
        </w:rPr>
        <w:t>/</w:t>
      </w:r>
      <w:r w:rsidR="00F456B4">
        <w:rPr>
          <w:rFonts w:eastAsia="宋体" w:hint="eastAsia"/>
        </w:rPr>
        <w:t>CSI-</w:t>
      </w:r>
      <w:proofErr w:type="spellStart"/>
      <w:r w:rsidR="00F456B4">
        <w:rPr>
          <w:rFonts w:eastAsia="宋体" w:hint="eastAsia"/>
        </w:rPr>
        <w:t>ReportConfig</w:t>
      </w:r>
      <w:proofErr w:type="spellEnd"/>
      <w:r>
        <w:rPr>
          <w:rFonts w:eastAsia="宋体" w:hint="eastAsia"/>
        </w:rPr>
        <w:t xml:space="preserve"> becomes non-applicable at any time without restriction (e.g., prohibit timer).</w:t>
      </w:r>
      <w:bookmarkEnd w:id="16"/>
      <w:bookmarkEnd w:id="17"/>
    </w:p>
    <w:p w14:paraId="22A4CE53" w14:textId="6199CA5C" w:rsidR="0068615E" w:rsidRDefault="0068615E" w:rsidP="0068615E">
      <w:pPr>
        <w:pStyle w:val="Proposal"/>
        <w:rPr>
          <w:rFonts w:eastAsia="宋体"/>
        </w:rPr>
      </w:pPr>
      <w:bookmarkStart w:id="18" w:name="_Toc174091285"/>
      <w:bookmarkStart w:id="19" w:name="_Toc194047373"/>
      <w:r w:rsidRPr="6A607BB2">
        <w:rPr>
          <w:rFonts w:eastAsia="宋体"/>
        </w:rPr>
        <w:t>UE can be configured with a prohibit timer that after UE reports via UAI that a functionality</w:t>
      </w:r>
      <w:r w:rsidR="003D37AC">
        <w:rPr>
          <w:rFonts w:eastAsia="宋体" w:hint="eastAsia"/>
        </w:rPr>
        <w:t>/</w:t>
      </w:r>
      <w:r w:rsidR="00F456B4">
        <w:rPr>
          <w:rFonts w:eastAsia="宋体" w:hint="eastAsia"/>
        </w:rPr>
        <w:t>CSI-</w:t>
      </w:r>
      <w:proofErr w:type="spellStart"/>
      <w:r w:rsidR="00F456B4">
        <w:rPr>
          <w:rFonts w:eastAsia="宋体" w:hint="eastAsia"/>
        </w:rPr>
        <w:t>ReportConfig</w:t>
      </w:r>
      <w:proofErr w:type="spellEnd"/>
      <w:r w:rsidRPr="6A607BB2">
        <w:rPr>
          <w:rFonts w:eastAsia="宋体"/>
        </w:rPr>
        <w:t xml:space="preserve"> becomes non-applicable, UE will not send another UAI message </w:t>
      </w:r>
      <w:r w:rsidR="004E59E5">
        <w:rPr>
          <w:rFonts w:eastAsia="宋体" w:hint="eastAsia"/>
        </w:rPr>
        <w:t>for</w:t>
      </w:r>
      <w:r w:rsidRPr="6A607BB2">
        <w:rPr>
          <w:rFonts w:eastAsia="宋体"/>
        </w:rPr>
        <w:t xml:space="preserve"> the same functionality</w:t>
      </w:r>
      <w:r w:rsidR="003D37AC">
        <w:rPr>
          <w:rFonts w:eastAsia="宋体" w:hint="eastAsia"/>
        </w:rPr>
        <w:t>/</w:t>
      </w:r>
      <w:r w:rsidR="001A66F4">
        <w:rPr>
          <w:rFonts w:eastAsia="宋体" w:hint="eastAsia"/>
        </w:rPr>
        <w:t>CSI-</w:t>
      </w:r>
      <w:proofErr w:type="spellStart"/>
      <w:r w:rsidR="001A66F4">
        <w:rPr>
          <w:rFonts w:eastAsia="宋体" w:hint="eastAsia"/>
        </w:rPr>
        <w:t>ReportConfig</w:t>
      </w:r>
      <w:proofErr w:type="spellEnd"/>
      <w:r w:rsidR="001A66F4">
        <w:rPr>
          <w:rFonts w:eastAsia="宋体" w:hint="eastAsia"/>
        </w:rPr>
        <w:t xml:space="preserve"> </w:t>
      </w:r>
      <w:r w:rsidRPr="6A607BB2">
        <w:rPr>
          <w:rFonts w:eastAsia="宋体"/>
        </w:rPr>
        <w:t xml:space="preserve">again within </w:t>
      </w:r>
      <w:proofErr w:type="gramStart"/>
      <w:r w:rsidRPr="6A607BB2">
        <w:rPr>
          <w:rFonts w:eastAsia="宋体"/>
        </w:rPr>
        <w:t>a time period</w:t>
      </w:r>
      <w:proofErr w:type="gramEnd"/>
      <w:r w:rsidRPr="6A607BB2">
        <w:rPr>
          <w:rFonts w:eastAsia="宋体"/>
        </w:rPr>
        <w:t>.</w:t>
      </w:r>
      <w:bookmarkEnd w:id="18"/>
      <w:bookmarkEnd w:id="19"/>
      <w:r w:rsidRPr="6A607BB2">
        <w:rPr>
          <w:rFonts w:eastAsia="宋体"/>
        </w:rPr>
        <w:t xml:space="preserve"> </w:t>
      </w:r>
    </w:p>
    <w:p w14:paraId="25A2E5A5" w14:textId="77777777" w:rsidR="00DE416E" w:rsidRDefault="00DE416E" w:rsidP="00DE416E">
      <w:pPr>
        <w:pStyle w:val="Proposal"/>
        <w:numPr>
          <w:ilvl w:val="0"/>
          <w:numId w:val="0"/>
        </w:numPr>
        <w:ind w:left="1304" w:hanging="1304"/>
        <w:rPr>
          <w:rFonts w:eastAsia="宋体"/>
        </w:rPr>
      </w:pPr>
    </w:p>
    <w:p w14:paraId="02BC4B9B" w14:textId="448DC716" w:rsidR="00344616" w:rsidRDefault="00344616" w:rsidP="00344616">
      <w:pPr>
        <w:pStyle w:val="Proposal"/>
        <w:numPr>
          <w:ilvl w:val="0"/>
          <w:numId w:val="0"/>
        </w:numPr>
        <w:ind w:left="1304" w:hanging="1304"/>
        <w:rPr>
          <w:rFonts w:eastAsia="宋体"/>
        </w:rPr>
      </w:pPr>
    </w:p>
    <w:p w14:paraId="040A1F4D" w14:textId="1E0068E9" w:rsidR="003E7941" w:rsidRDefault="003E7941" w:rsidP="00C80E3D">
      <w:pPr>
        <w:pStyle w:val="Heading2"/>
        <w:numPr>
          <w:ilvl w:val="1"/>
          <w:numId w:val="22"/>
        </w:numPr>
        <w:rPr>
          <w:rFonts w:eastAsia="宋体"/>
        </w:rPr>
      </w:pPr>
      <w:r>
        <w:rPr>
          <w:rFonts w:eastAsia="宋体" w:hint="eastAsia"/>
        </w:rPr>
        <w:t>Applicability</w:t>
      </w:r>
      <w:r w:rsidR="00731670">
        <w:rPr>
          <w:rFonts w:eastAsia="宋体" w:hint="eastAsia"/>
          <w:lang w:eastAsia="zh-CN"/>
        </w:rPr>
        <w:t xml:space="preserve"> r</w:t>
      </w:r>
      <w:r>
        <w:rPr>
          <w:rFonts w:eastAsia="宋体" w:hint="eastAsia"/>
        </w:rPr>
        <w:t>eport in CA</w:t>
      </w:r>
    </w:p>
    <w:tbl>
      <w:tblPr>
        <w:tblStyle w:val="TableGrid"/>
        <w:tblW w:w="0" w:type="auto"/>
        <w:tblLook w:val="04A0" w:firstRow="1" w:lastRow="0" w:firstColumn="1" w:lastColumn="0" w:noHBand="0" w:noVBand="1"/>
      </w:tblPr>
      <w:tblGrid>
        <w:gridCol w:w="9855"/>
      </w:tblGrid>
      <w:tr w:rsidR="002027E6" w14:paraId="40E357DD" w14:textId="77777777" w:rsidTr="002027E6">
        <w:tc>
          <w:tcPr>
            <w:tcW w:w="9855" w:type="dxa"/>
          </w:tcPr>
          <w:p w14:paraId="559C57A6" w14:textId="77777777" w:rsidR="0053226C" w:rsidRDefault="0053226C" w:rsidP="0053226C">
            <w:r>
              <w:t>1&gt;</w:t>
            </w:r>
            <w:r>
              <w:tab/>
              <w:t xml:space="preserve">if transmission of the </w:t>
            </w:r>
            <w:proofErr w:type="spellStart"/>
            <w:r>
              <w:t>UEAssistanceInformation</w:t>
            </w:r>
            <w:proofErr w:type="spellEnd"/>
            <w:r>
              <w:t xml:space="preserve"> message is initiated to report assistance information about the applicability of configurations related to radio measurement predictions according to 5.7.4.2: </w:t>
            </w:r>
          </w:p>
          <w:p w14:paraId="69DB4F99" w14:textId="77777777" w:rsidR="0053226C" w:rsidRDefault="0053226C" w:rsidP="0053226C">
            <w:pPr>
              <w:ind w:firstLineChars="100" w:firstLine="200"/>
            </w:pPr>
            <w:r>
              <w:t>2&gt;</w:t>
            </w:r>
            <w:r>
              <w:tab/>
              <w:t xml:space="preserve">include </w:t>
            </w:r>
            <w:proofErr w:type="spellStart"/>
            <w:r>
              <w:t>applicabilityAssistanceList</w:t>
            </w:r>
            <w:proofErr w:type="spellEnd"/>
            <w:r>
              <w:t xml:space="preserve"> in this </w:t>
            </w:r>
            <w:proofErr w:type="spellStart"/>
            <w:r>
              <w:t>UEAssistanceInformation</w:t>
            </w:r>
            <w:proofErr w:type="spellEnd"/>
            <w:r>
              <w:t xml:space="preserve"> </w:t>
            </w:r>
            <w:proofErr w:type="gramStart"/>
            <w:r>
              <w:t>message;</w:t>
            </w:r>
            <w:proofErr w:type="gramEnd"/>
          </w:p>
          <w:p w14:paraId="1D8987B0" w14:textId="77777777" w:rsidR="0053226C" w:rsidRDefault="0053226C" w:rsidP="0053226C">
            <w:pPr>
              <w:ind w:firstLineChars="100" w:firstLine="200"/>
            </w:pPr>
            <w:r>
              <w:t>2&gt;</w:t>
            </w:r>
            <w:r>
              <w:tab/>
              <w:t>for each serving cell configured with at least one CSI-</w:t>
            </w:r>
            <w:proofErr w:type="spellStart"/>
            <w:r>
              <w:t>ReportConfig</w:t>
            </w:r>
            <w:proofErr w:type="spellEnd"/>
            <w:r>
              <w:t xml:space="preserve"> configured to be used for measurement predictions (i.e. including the </w:t>
            </w:r>
            <w:proofErr w:type="spellStart"/>
            <w:r>
              <w:t>resourcesToBeMeasuredForChannelPrediction</w:t>
            </w:r>
            <w:proofErr w:type="spellEnd"/>
            <w:r>
              <w:t>) for which the applicability information has changed:</w:t>
            </w:r>
          </w:p>
          <w:p w14:paraId="40271C04" w14:textId="77777777" w:rsidR="0053226C" w:rsidRDefault="0053226C" w:rsidP="0053226C">
            <w:pPr>
              <w:ind w:firstLineChars="200" w:firstLine="400"/>
            </w:pPr>
            <w:r>
              <w:t>3&gt;</w:t>
            </w:r>
            <w:r>
              <w:tab/>
              <w:t xml:space="preserve">include an entry in </w:t>
            </w:r>
            <w:proofErr w:type="spellStart"/>
            <w:r>
              <w:t>applicabilityAssistanceList</w:t>
            </w:r>
            <w:proofErr w:type="spellEnd"/>
            <w:r>
              <w:t xml:space="preserve"> in the </w:t>
            </w:r>
            <w:proofErr w:type="spellStart"/>
            <w:r>
              <w:t>UEAssistanceInformation</w:t>
            </w:r>
            <w:proofErr w:type="spellEnd"/>
            <w:r>
              <w:t xml:space="preserve"> message, and set the content as follows:</w:t>
            </w:r>
          </w:p>
          <w:p w14:paraId="376A9E52" w14:textId="77777777" w:rsidR="0053226C" w:rsidRDefault="0053226C" w:rsidP="0053226C">
            <w:pPr>
              <w:ind w:firstLineChars="300" w:firstLine="600"/>
            </w:pPr>
            <w:r>
              <w:t>4&gt;</w:t>
            </w:r>
            <w:r>
              <w:tab/>
              <w:t xml:space="preserve">set the </w:t>
            </w:r>
            <w:proofErr w:type="spellStart"/>
            <w:r>
              <w:t>applicabilityCellId</w:t>
            </w:r>
            <w:proofErr w:type="spellEnd"/>
            <w:r>
              <w:t xml:space="preserve"> to the serving cell index of the </w:t>
            </w:r>
            <w:proofErr w:type="gramStart"/>
            <w:r>
              <w:t>cell ;</w:t>
            </w:r>
            <w:proofErr w:type="gramEnd"/>
          </w:p>
          <w:p w14:paraId="1048739A" w14:textId="77777777" w:rsidR="0053226C" w:rsidRDefault="0053226C" w:rsidP="0053226C">
            <w:pPr>
              <w:ind w:firstLineChars="300" w:firstLine="600"/>
            </w:pPr>
            <w:r>
              <w:lastRenderedPageBreak/>
              <w:t>4&gt;</w:t>
            </w:r>
            <w:r>
              <w:tab/>
              <w:t xml:space="preserve">set the </w:t>
            </w:r>
            <w:proofErr w:type="spellStart"/>
            <w:r>
              <w:t>applicableReportConfigIdList</w:t>
            </w:r>
            <w:proofErr w:type="spellEnd"/>
            <w:r>
              <w:t xml:space="preserve"> to the list of CSI-</w:t>
            </w:r>
            <w:proofErr w:type="spellStart"/>
            <w:r>
              <w:t>ReportConfigId</w:t>
            </w:r>
            <w:proofErr w:type="spellEnd"/>
            <w:r>
              <w:t xml:space="preserve"> including the </w:t>
            </w:r>
            <w:proofErr w:type="spellStart"/>
            <w:r>
              <w:t>resourcesToBeMeasuredForChannelPrediction</w:t>
            </w:r>
            <w:proofErr w:type="spellEnd"/>
            <w:r>
              <w:t xml:space="preserve"> determined by the UE to have changed from non-applicable to </w:t>
            </w:r>
            <w:proofErr w:type="gramStart"/>
            <w:r>
              <w:t>applicable;</w:t>
            </w:r>
            <w:proofErr w:type="gramEnd"/>
          </w:p>
          <w:p w14:paraId="46879D2F" w14:textId="77777777" w:rsidR="0053226C" w:rsidRDefault="0053226C" w:rsidP="0053226C">
            <w:pPr>
              <w:ind w:firstLineChars="300" w:firstLine="600"/>
            </w:pPr>
            <w:r>
              <w:t>4&gt;</w:t>
            </w:r>
            <w:r>
              <w:tab/>
              <w:t xml:space="preserve">set the </w:t>
            </w:r>
            <w:proofErr w:type="spellStart"/>
            <w:r>
              <w:t>nonApplicableReportConfigIdList</w:t>
            </w:r>
            <w:proofErr w:type="spellEnd"/>
            <w:r>
              <w:t xml:space="preserve"> to the list of CSI-</w:t>
            </w:r>
            <w:proofErr w:type="spellStart"/>
            <w:r>
              <w:t>ReportConfigId</w:t>
            </w:r>
            <w:proofErr w:type="spellEnd"/>
            <w:r>
              <w:t xml:space="preserve"> including the </w:t>
            </w:r>
            <w:proofErr w:type="spellStart"/>
            <w:r>
              <w:t>resourcesToBeMeasuredForChannelPrediction</w:t>
            </w:r>
            <w:proofErr w:type="spellEnd"/>
            <w:r>
              <w:t xml:space="preserve"> determined by the UE to have changed from applicable to non-</w:t>
            </w:r>
            <w:proofErr w:type="gramStart"/>
            <w:r>
              <w:t>applicable ;</w:t>
            </w:r>
            <w:proofErr w:type="gramEnd"/>
            <w:r>
              <w:t xml:space="preserve"> </w:t>
            </w:r>
          </w:p>
          <w:p w14:paraId="5BA5DD6D" w14:textId="77777777" w:rsidR="0053226C" w:rsidRDefault="0053226C" w:rsidP="0053226C">
            <w:r w:rsidRPr="0053226C">
              <w:rPr>
                <w:highlight w:val="yellow"/>
              </w:rPr>
              <w:t xml:space="preserve">Editor's Note: FFS if applicability reporting is supported for multiple serving cells and </w:t>
            </w:r>
            <w:proofErr w:type="spellStart"/>
            <w:r w:rsidRPr="0053226C">
              <w:rPr>
                <w:highlight w:val="yellow"/>
              </w:rPr>
              <w:t>applicabilityCellId</w:t>
            </w:r>
            <w:proofErr w:type="spellEnd"/>
            <w:r w:rsidRPr="0053226C">
              <w:rPr>
                <w:highlight w:val="yellow"/>
              </w:rPr>
              <w:t xml:space="preserve"> is needed to unambiguously identify CSI report configurations for prediction.</w:t>
            </w:r>
          </w:p>
          <w:p w14:paraId="51303162" w14:textId="5A160500" w:rsidR="002027E6" w:rsidRPr="0053226C" w:rsidRDefault="0053226C" w:rsidP="0053226C">
            <w:pPr>
              <w:rPr>
                <w:rFonts w:eastAsiaTheme="minorEastAsia"/>
                <w:lang w:eastAsia="zh-CN"/>
              </w:rPr>
            </w:pPr>
            <w:r>
              <w:t>Editor's Note: FFS option B (sets of inference related parameters).</w:t>
            </w:r>
          </w:p>
        </w:tc>
      </w:tr>
    </w:tbl>
    <w:p w14:paraId="39168586" w14:textId="77777777" w:rsidR="003E7941" w:rsidRDefault="003E7941" w:rsidP="003E7941">
      <w:pPr>
        <w:pStyle w:val="Proposal"/>
        <w:numPr>
          <w:ilvl w:val="0"/>
          <w:numId w:val="0"/>
        </w:numPr>
        <w:rPr>
          <w:rFonts w:eastAsia="宋体"/>
        </w:rPr>
      </w:pPr>
    </w:p>
    <w:p w14:paraId="6965560A" w14:textId="611F95B7" w:rsidR="00744DB9" w:rsidRDefault="00744DB9" w:rsidP="00744DB9">
      <w:pPr>
        <w:rPr>
          <w:rFonts w:eastAsia="宋体"/>
          <w:lang w:eastAsia="zh-CN"/>
        </w:rPr>
      </w:pPr>
      <w:r>
        <w:rPr>
          <w:rFonts w:eastAsia="宋体" w:hint="eastAsia"/>
          <w:lang w:eastAsia="zh-CN"/>
        </w:rPr>
        <w:t xml:space="preserve">Another open issue is if the AIML based BM use case can be configured for CA scenario. </w:t>
      </w:r>
      <w:proofErr w:type="gramStart"/>
      <w:r>
        <w:rPr>
          <w:rFonts w:eastAsia="宋体" w:hint="eastAsia"/>
          <w:lang w:eastAsia="zh-CN"/>
        </w:rPr>
        <w:t>In particular, if</w:t>
      </w:r>
      <w:proofErr w:type="gramEnd"/>
      <w:r>
        <w:rPr>
          <w:rFonts w:eastAsia="宋体" w:hint="eastAsia"/>
          <w:lang w:eastAsia="zh-CN"/>
        </w:rPr>
        <w:t xml:space="preserve"> UE is configured with </w:t>
      </w:r>
      <w:r>
        <w:rPr>
          <w:rFonts w:eastAsia="宋体"/>
          <w:lang w:eastAsia="zh-CN"/>
        </w:rPr>
        <w:t>multiple</w:t>
      </w:r>
      <w:r>
        <w:rPr>
          <w:rFonts w:eastAsia="宋体" w:hint="eastAsia"/>
          <w:lang w:eastAsia="zh-CN"/>
        </w:rPr>
        <w:t xml:space="preserve"> </w:t>
      </w:r>
      <w:proofErr w:type="spellStart"/>
      <w:r w:rsidR="007946BA">
        <w:rPr>
          <w:rFonts w:eastAsia="宋体" w:hint="eastAsia"/>
          <w:lang w:eastAsia="zh-CN"/>
        </w:rPr>
        <w:t>SCells</w:t>
      </w:r>
      <w:proofErr w:type="spellEnd"/>
      <w:r w:rsidR="007946BA">
        <w:rPr>
          <w:rFonts w:eastAsia="宋体" w:hint="eastAsia"/>
          <w:lang w:eastAsia="zh-CN"/>
        </w:rPr>
        <w:t xml:space="preserve">, within each </w:t>
      </w:r>
      <w:proofErr w:type="spellStart"/>
      <w:r w:rsidR="007946BA">
        <w:rPr>
          <w:rFonts w:eastAsia="宋体" w:hint="eastAsia"/>
          <w:lang w:eastAsia="zh-CN"/>
        </w:rPr>
        <w:t>SCell</w:t>
      </w:r>
      <w:proofErr w:type="spellEnd"/>
      <w:r w:rsidR="007946BA">
        <w:rPr>
          <w:rFonts w:eastAsia="宋体" w:hint="eastAsia"/>
          <w:lang w:eastAsia="zh-CN"/>
        </w:rPr>
        <w:t xml:space="preserve">, can UE be configured to perform beam prediction based on Set A and Set B beams within the same </w:t>
      </w:r>
      <w:proofErr w:type="spellStart"/>
      <w:r w:rsidR="007946BA">
        <w:rPr>
          <w:rFonts w:eastAsia="宋体" w:hint="eastAsia"/>
          <w:lang w:eastAsia="zh-CN"/>
        </w:rPr>
        <w:t>SCell</w:t>
      </w:r>
      <w:proofErr w:type="spellEnd"/>
      <w:r w:rsidR="007946BA">
        <w:rPr>
          <w:rFonts w:eastAsia="宋体" w:hint="eastAsia"/>
          <w:lang w:eastAsia="zh-CN"/>
        </w:rPr>
        <w:t>?</w:t>
      </w:r>
    </w:p>
    <w:p w14:paraId="33BA2621" w14:textId="78F08156" w:rsidR="007946BA" w:rsidRDefault="007946BA" w:rsidP="00744DB9">
      <w:pPr>
        <w:rPr>
          <w:rFonts w:eastAsia="宋体"/>
          <w:lang w:eastAsia="zh-CN"/>
        </w:rPr>
      </w:pPr>
      <w:r>
        <w:rPr>
          <w:rFonts w:eastAsia="宋体" w:hint="eastAsia"/>
          <w:lang w:eastAsia="zh-CN"/>
        </w:rPr>
        <w:t xml:space="preserve">In our understanding, intra-frequency spatial/time domain beam </w:t>
      </w:r>
      <w:r>
        <w:rPr>
          <w:rFonts w:eastAsia="宋体"/>
          <w:lang w:eastAsia="zh-CN"/>
        </w:rPr>
        <w:t>prediction</w:t>
      </w:r>
      <w:r>
        <w:rPr>
          <w:rFonts w:eastAsia="宋体" w:hint="eastAsia"/>
          <w:lang w:eastAsia="zh-CN"/>
        </w:rPr>
        <w:t xml:space="preserve"> is in general supported, thus, </w:t>
      </w:r>
      <w:proofErr w:type="gramStart"/>
      <w:r>
        <w:rPr>
          <w:rFonts w:eastAsia="宋体" w:hint="eastAsia"/>
          <w:lang w:eastAsia="zh-CN"/>
        </w:rPr>
        <w:t>as long as</w:t>
      </w:r>
      <w:proofErr w:type="gramEnd"/>
      <w:r>
        <w:rPr>
          <w:rFonts w:eastAsia="宋体" w:hint="eastAsia"/>
          <w:lang w:eastAsia="zh-CN"/>
        </w:rPr>
        <w:t xml:space="preserve"> the Set A and Set B beams are within the same </w:t>
      </w:r>
      <w:proofErr w:type="spellStart"/>
      <w:r>
        <w:rPr>
          <w:rFonts w:eastAsia="宋体" w:hint="eastAsia"/>
          <w:lang w:eastAsia="zh-CN"/>
        </w:rPr>
        <w:t>SCell</w:t>
      </w:r>
      <w:proofErr w:type="spellEnd"/>
      <w:r w:rsidR="00DE6B1E">
        <w:rPr>
          <w:rFonts w:eastAsia="宋体" w:hint="eastAsia"/>
          <w:lang w:eastAsia="zh-CN"/>
        </w:rPr>
        <w:t>, the so far discussed LCM procedure can be applied as well.</w:t>
      </w:r>
      <w:r w:rsidR="00C0764B">
        <w:rPr>
          <w:rFonts w:eastAsia="宋体" w:hint="eastAsia"/>
          <w:lang w:eastAsia="zh-CN"/>
        </w:rPr>
        <w:t xml:space="preserve"> In contrast, the beam prediction with Set A and Set B beams of different cells </w:t>
      </w:r>
      <w:r w:rsidR="005716EF">
        <w:rPr>
          <w:rFonts w:eastAsia="宋体" w:hint="eastAsia"/>
          <w:lang w:eastAsia="zh-CN"/>
        </w:rPr>
        <w:t>is</w:t>
      </w:r>
      <w:r w:rsidR="00C0764B">
        <w:rPr>
          <w:rFonts w:eastAsia="宋体" w:hint="eastAsia"/>
          <w:lang w:eastAsia="zh-CN"/>
        </w:rPr>
        <w:t xml:space="preserve"> not supported.</w:t>
      </w:r>
    </w:p>
    <w:p w14:paraId="0A84FFE1" w14:textId="14E6CB0D" w:rsidR="00531A94" w:rsidRDefault="00F44B45" w:rsidP="00531A94">
      <w:pPr>
        <w:pStyle w:val="Observation"/>
        <w:rPr>
          <w:rFonts w:eastAsia="宋体"/>
        </w:rPr>
      </w:pPr>
      <w:bookmarkStart w:id="20" w:name="_Toc194047363"/>
      <w:r>
        <w:rPr>
          <w:rFonts w:eastAsia="宋体" w:hint="eastAsia"/>
        </w:rPr>
        <w:t xml:space="preserve">Beam </w:t>
      </w:r>
      <w:r>
        <w:rPr>
          <w:rFonts w:eastAsia="宋体"/>
        </w:rPr>
        <w:t>prediction</w:t>
      </w:r>
      <w:r>
        <w:rPr>
          <w:rFonts w:eastAsia="宋体" w:hint="eastAsia"/>
        </w:rPr>
        <w:t xml:space="preserve"> with Set A and Set B beams of the same</w:t>
      </w:r>
      <w:r w:rsidR="003B7A49">
        <w:rPr>
          <w:rFonts w:eastAsia="宋体" w:hint="eastAsia"/>
        </w:rPr>
        <w:t xml:space="preserve"> frequency</w:t>
      </w:r>
      <w:r>
        <w:rPr>
          <w:rFonts w:eastAsia="宋体" w:hint="eastAsia"/>
        </w:rPr>
        <w:t xml:space="preserve"> is supported.</w:t>
      </w:r>
      <w:bookmarkEnd w:id="20"/>
      <w:r>
        <w:rPr>
          <w:rFonts w:eastAsia="宋体" w:hint="eastAsia"/>
        </w:rPr>
        <w:t xml:space="preserve"> </w:t>
      </w:r>
    </w:p>
    <w:p w14:paraId="4315FAEA" w14:textId="27788A47" w:rsidR="00E30C62" w:rsidRDefault="00E30C62" w:rsidP="00E30C62">
      <w:pPr>
        <w:pStyle w:val="Proposal"/>
        <w:rPr>
          <w:rFonts w:eastAsia="宋体"/>
        </w:rPr>
      </w:pPr>
      <w:bookmarkStart w:id="21" w:name="_Toc194047374"/>
      <w:r>
        <w:rPr>
          <w:rFonts w:eastAsia="宋体" w:hint="eastAsia"/>
        </w:rPr>
        <w:t xml:space="preserve">RAN2 </w:t>
      </w:r>
      <w:r w:rsidR="0017465E">
        <w:rPr>
          <w:rFonts w:eastAsia="宋体" w:hint="eastAsia"/>
        </w:rPr>
        <w:t>confirms the support of beam prediction in</w:t>
      </w:r>
      <w:r>
        <w:rPr>
          <w:rFonts w:eastAsia="宋体" w:hint="eastAsia"/>
        </w:rPr>
        <w:t xml:space="preserve"> CA </w:t>
      </w:r>
      <w:r>
        <w:rPr>
          <w:rFonts w:eastAsia="宋体"/>
        </w:rPr>
        <w:t>scenario</w:t>
      </w:r>
      <w:r>
        <w:rPr>
          <w:rFonts w:eastAsia="宋体" w:hint="eastAsia"/>
        </w:rPr>
        <w:t xml:space="preserve">, wherein UE </w:t>
      </w:r>
      <w:r w:rsidR="007577CA">
        <w:rPr>
          <w:rFonts w:eastAsia="宋体" w:hint="eastAsia"/>
        </w:rPr>
        <w:t>can</w:t>
      </w:r>
      <w:r>
        <w:rPr>
          <w:rFonts w:eastAsia="宋体" w:hint="eastAsia"/>
        </w:rPr>
        <w:t xml:space="preserve"> be configured to perform beam prediction with Set A and Set B beams of the same cell (</w:t>
      </w:r>
      <w:proofErr w:type="spellStart"/>
      <w:r>
        <w:rPr>
          <w:rFonts w:eastAsia="宋体" w:hint="eastAsia"/>
        </w:rPr>
        <w:t>PCell</w:t>
      </w:r>
      <w:proofErr w:type="spellEnd"/>
      <w:r>
        <w:rPr>
          <w:rFonts w:eastAsia="宋体" w:hint="eastAsia"/>
        </w:rPr>
        <w:t>/</w:t>
      </w:r>
      <w:proofErr w:type="spellStart"/>
      <w:r>
        <w:rPr>
          <w:rFonts w:eastAsia="宋体" w:hint="eastAsia"/>
        </w:rPr>
        <w:t>SCell</w:t>
      </w:r>
      <w:proofErr w:type="spellEnd"/>
      <w:r>
        <w:rPr>
          <w:rFonts w:eastAsia="宋体" w:hint="eastAsia"/>
        </w:rPr>
        <w:t>).</w:t>
      </w:r>
      <w:bookmarkEnd w:id="21"/>
    </w:p>
    <w:p w14:paraId="5F8E605D" w14:textId="3AA5C451" w:rsidR="00CF243D" w:rsidRDefault="00CF243D" w:rsidP="00E30C62">
      <w:pPr>
        <w:pStyle w:val="Proposal"/>
        <w:rPr>
          <w:rFonts w:eastAsia="宋体"/>
        </w:rPr>
      </w:pPr>
      <w:bookmarkStart w:id="22" w:name="_Toc194047375"/>
      <w:r>
        <w:rPr>
          <w:rFonts w:eastAsia="宋体" w:hint="eastAsia"/>
        </w:rPr>
        <w:t xml:space="preserve">In the applicability report, cell </w:t>
      </w:r>
      <w:r>
        <w:rPr>
          <w:rFonts w:eastAsia="宋体"/>
        </w:rPr>
        <w:t>information</w:t>
      </w:r>
      <w:r>
        <w:rPr>
          <w:rFonts w:eastAsia="宋体" w:hint="eastAsia"/>
        </w:rPr>
        <w:t xml:space="preserve"> is needed to </w:t>
      </w:r>
      <w:r w:rsidRPr="00CF243D">
        <w:rPr>
          <w:rFonts w:eastAsia="宋体"/>
        </w:rPr>
        <w:t>unambiguously identify CSI report configurations for prediction</w:t>
      </w:r>
      <w:r>
        <w:rPr>
          <w:rFonts w:eastAsia="宋体" w:hint="eastAsia"/>
        </w:rPr>
        <w:t>.</w:t>
      </w:r>
      <w:bookmarkEnd w:id="22"/>
    </w:p>
    <w:p w14:paraId="68547B72" w14:textId="77777777" w:rsidR="00744DB9" w:rsidRDefault="00744DB9" w:rsidP="003E7941">
      <w:pPr>
        <w:pStyle w:val="Proposal"/>
        <w:numPr>
          <w:ilvl w:val="0"/>
          <w:numId w:val="0"/>
        </w:num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7C851065" w14:textId="4B91F08D" w:rsidR="00E63585"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194047360" w:history="1">
        <w:r w:rsidR="00E63585" w:rsidRPr="0069592E">
          <w:rPr>
            <w:rStyle w:val="Hyperlink"/>
            <w:rFonts w:eastAsia="宋体"/>
            <w:noProof/>
            <w14:scene3d>
              <w14:camera w14:prst="orthographicFront"/>
              <w14:lightRig w14:rig="threePt" w14:dir="t">
                <w14:rot w14:lat="0" w14:lon="0" w14:rev="0"/>
              </w14:lightRig>
            </w14:scene3d>
          </w:rPr>
          <w:t>Observation 1</w:t>
        </w:r>
        <w:r w:rsidR="00E63585">
          <w:rPr>
            <w:rFonts w:asciiTheme="minorHAnsi" w:eastAsiaTheme="minorEastAsia" w:hAnsiTheme="minorHAnsi" w:cstheme="minorBidi"/>
            <w:b w:val="0"/>
            <w:noProof/>
            <w:kern w:val="2"/>
            <w:sz w:val="22"/>
            <w:szCs w:val="24"/>
            <w:lang w:val="en-US" w:eastAsia="zh-CN"/>
            <w14:ligatures w14:val="standardContextual"/>
          </w:rPr>
          <w:tab/>
        </w:r>
        <w:r w:rsidR="00E63585" w:rsidRPr="0069592E">
          <w:rPr>
            <w:rStyle w:val="Hyperlink"/>
            <w:rFonts w:eastAsia="宋体"/>
            <w:noProof/>
          </w:rPr>
          <w:t>Comparing Option A) and Option B), the fundamental difference seems to be in Option B) gNB will receive the applicable parameters (in Option B step 3-4) before providing the inference configuration to UE.</w:t>
        </w:r>
      </w:hyperlink>
    </w:p>
    <w:p w14:paraId="17D2E170" w14:textId="2890D267" w:rsidR="00E63585" w:rsidRDefault="00E6358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1" w:history="1">
        <w:r w:rsidRPr="0069592E">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69592E">
          <w:rPr>
            <w:rStyle w:val="Hyperlink"/>
            <w:rFonts w:eastAsia="宋体"/>
            <w:noProof/>
          </w:rPr>
          <w:t>The steps from CSI-ReportConfig provision until CSI-ReportConfig activation can be regarded as identical in Option A) and B).</w:t>
        </w:r>
      </w:hyperlink>
    </w:p>
    <w:p w14:paraId="101F4B26" w14:textId="1A0BFB7D" w:rsidR="00E63585" w:rsidRDefault="00E6358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2" w:history="1">
        <w:r w:rsidRPr="0069592E">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69592E">
          <w:rPr>
            <w:rStyle w:val="Hyperlink"/>
            <w:rFonts w:eastAsia="宋体"/>
            <w:noProof/>
          </w:rPr>
          <w:t>For applicability report, Option A and B are not mutual exclusive. Option B can be regarded as a superset of Option A.</w:t>
        </w:r>
      </w:hyperlink>
    </w:p>
    <w:p w14:paraId="1B92B2E5" w14:textId="30C47DB7" w:rsidR="00E63585" w:rsidRDefault="00E63585">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3" w:history="1">
        <w:r w:rsidRPr="0069592E">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2"/>
            <w:szCs w:val="24"/>
            <w:lang w:val="en-US" w:eastAsia="zh-CN"/>
            <w14:ligatures w14:val="standardContextual"/>
          </w:rPr>
          <w:tab/>
        </w:r>
        <w:r w:rsidRPr="0069592E">
          <w:rPr>
            <w:rStyle w:val="Hyperlink"/>
            <w:rFonts w:eastAsia="宋体"/>
            <w:noProof/>
          </w:rPr>
          <w:t>Beam prediction with Set A and Set B beams of the same frequency is supported.</w:t>
        </w:r>
      </w:hyperlink>
    </w:p>
    <w:p w14:paraId="7E6CB4BC" w14:textId="65E5B69C"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Pr="0000735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151637E5" w14:textId="77777777" w:rsidR="00430A49" w:rsidRPr="00007359" w:rsidRDefault="00430A49" w:rsidP="00430A49">
      <w:pPr>
        <w:spacing w:after="0" w:line="240" w:lineRule="exact"/>
        <w:rPr>
          <w:rFonts w:eastAsiaTheme="minorEastAsia" w:cs="Arial"/>
          <w:lang w:eastAsia="zh-CN"/>
        </w:rPr>
      </w:pPr>
    </w:p>
    <w:p w14:paraId="7251160E" w14:textId="6BEA3884" w:rsidR="00E63585"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194047364" w:history="1">
        <w:r w:rsidR="00E63585" w:rsidRPr="00B06986">
          <w:rPr>
            <w:rStyle w:val="Hyperlink"/>
            <w:noProof/>
          </w:rPr>
          <w:t>Proposal 1</w:t>
        </w:r>
        <w:r w:rsidR="00E63585">
          <w:rPr>
            <w:rFonts w:asciiTheme="minorHAnsi" w:eastAsiaTheme="minorEastAsia" w:hAnsiTheme="minorHAnsi" w:cstheme="minorBidi"/>
            <w:b w:val="0"/>
            <w:noProof/>
            <w:kern w:val="2"/>
            <w:sz w:val="22"/>
            <w:szCs w:val="24"/>
            <w:lang w:val="en-US" w:eastAsia="zh-CN"/>
            <w14:ligatures w14:val="standardContextual"/>
          </w:rPr>
          <w:tab/>
        </w:r>
        <w:r w:rsidR="00E63585" w:rsidRPr="00B06986">
          <w:rPr>
            <w:rStyle w:val="Hyperlink"/>
            <w:noProof/>
          </w:rPr>
          <w:t>RAN2 is suggested to clarify that in Option B, after UE receives the full inference configuration, will UE indicates/updates the applicability/inapplicability of configured inference configuration as in Option A (i.e., in RRCReconfigurationComplete and UAI).</w:t>
        </w:r>
      </w:hyperlink>
    </w:p>
    <w:p w14:paraId="2BC81604" w14:textId="41C6F1D5" w:rsidR="00E63585" w:rsidRDefault="00E6358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5" w:history="1">
        <w:r w:rsidRPr="00B06986">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If Proposal 1 is agreed, for applicability report, RAN2 is suggested to support a unified solution with Option B as superset of Option A:</w:t>
        </w:r>
      </w:hyperlink>
    </w:p>
    <w:p w14:paraId="360165E7" w14:textId="709AC3D6" w:rsidR="00E63585" w:rsidRDefault="00E6358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6" w:history="1">
        <w:r w:rsidRPr="00B06986">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Step 3: (Optional) gNB configures the UE via OtherConfig with sets of parameters for inference configuration</w:t>
        </w:r>
      </w:hyperlink>
    </w:p>
    <w:p w14:paraId="6EAF2F93" w14:textId="5217CE87" w:rsidR="00E63585" w:rsidRDefault="00E6358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7" w:history="1">
        <w:r w:rsidRPr="00B06986">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Step 4: (Optional) UE reports in UAI/RRCReconfigurationComplete the applicability of the sets of parameters for inference configuration</w:t>
        </w:r>
      </w:hyperlink>
    </w:p>
    <w:p w14:paraId="51C10061" w14:textId="194DADA3" w:rsidR="00E63585" w:rsidRDefault="00E6358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8" w:history="1">
        <w:r w:rsidRPr="00B06986">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Step 5: gNB generates and provides inference configuration (CSI-ReportConfig) to UE in RRCReconfiguration</w:t>
        </w:r>
      </w:hyperlink>
    </w:p>
    <w:p w14:paraId="74386B51" w14:textId="474A283E" w:rsidR="00E63585" w:rsidRDefault="00E6358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69" w:history="1">
        <w:r w:rsidRPr="00B06986">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Step 6: UE implies the applicability of CSI-ReportConfig in RRCReconfigurationComplete. The periodic CSI report, if configured, will be activated if reported to be applicable.</w:t>
        </w:r>
      </w:hyperlink>
    </w:p>
    <w:p w14:paraId="3379F9B6" w14:textId="4F025DA4" w:rsidR="00E63585" w:rsidRDefault="00E6358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70" w:history="1">
        <w:r w:rsidRPr="00B06986">
          <w:rPr>
            <w:rStyle w:val="Hyperlink"/>
            <w:rFonts w:eastAsia="宋体"/>
            <w:noProof/>
          </w:rPr>
          <w:t>e.</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Step 7: For aperiodic/semi-persistent CSI report, gNB may further activate via DCI/MAC CE.</w:t>
        </w:r>
      </w:hyperlink>
    </w:p>
    <w:p w14:paraId="696D9B8C" w14:textId="33A36A4D" w:rsidR="00E63585" w:rsidRDefault="00E63585">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71" w:history="1">
        <w:r w:rsidRPr="00B06986">
          <w:rPr>
            <w:rStyle w:val="Hyperlink"/>
            <w:rFonts w:eastAsia="宋体"/>
            <w:noProof/>
          </w:rPr>
          <w:t>f.</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Step 8: For the subsequent change of applicability related to either inference configuration or parameters for inference configuration, UE will indicate to gNB in UAI.</w:t>
        </w:r>
      </w:hyperlink>
    </w:p>
    <w:p w14:paraId="2CF5414C" w14:textId="57391A85" w:rsidR="00E63585" w:rsidRDefault="00E6358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72" w:history="1">
        <w:r w:rsidRPr="00B06986">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UE can send UAI indicating a functionality/CSI-ReportConfig becomes non-applicable at any time without restriction (e.g., prohibit timer).</w:t>
        </w:r>
      </w:hyperlink>
    </w:p>
    <w:p w14:paraId="57D6C89D" w14:textId="5ECF7566" w:rsidR="00E63585" w:rsidRDefault="00E6358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73" w:history="1">
        <w:r w:rsidRPr="00B06986">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UE can be configured with a prohibit timer that after UE reports via UAI that a functionality/CSI-ReportConfig becomes non-applicable, UE will not send another UAI message for the same functionality/CSI-ReportConfig again within a time period.</w:t>
        </w:r>
      </w:hyperlink>
    </w:p>
    <w:p w14:paraId="65DB1E3A" w14:textId="08BFA275" w:rsidR="00E63585" w:rsidRDefault="00E6358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74" w:history="1">
        <w:r w:rsidRPr="00B06986">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RAN2 confirms the support of beam prediction in CA scenario, wherein UE can be configured to perform beam prediction with Set A and Set B beams of the same cell (PCell/SCell).</w:t>
        </w:r>
      </w:hyperlink>
    </w:p>
    <w:p w14:paraId="22238631" w14:textId="2C220BC6" w:rsidR="00E63585" w:rsidRDefault="00E63585">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4047375" w:history="1">
        <w:r w:rsidRPr="00B06986">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B06986">
          <w:rPr>
            <w:rStyle w:val="Hyperlink"/>
            <w:rFonts w:eastAsia="宋体"/>
            <w:noProof/>
          </w:rPr>
          <w:t>In the applicability report, cell information is needed to unambiguously identify CSI report configurations for prediction.</w:t>
        </w:r>
      </w:hyperlink>
    </w:p>
    <w:p w14:paraId="6A0D96D2" w14:textId="47DFC796"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BB3052">
      <w:pPr>
        <w:pStyle w:val="Heading1"/>
        <w:numPr>
          <w:ilvl w:val="0"/>
          <w:numId w:val="24"/>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797DC" w14:textId="77777777" w:rsidR="008630F8" w:rsidRDefault="008630F8">
      <w:pPr>
        <w:spacing w:after="0"/>
      </w:pPr>
      <w:r>
        <w:separator/>
      </w:r>
    </w:p>
  </w:endnote>
  <w:endnote w:type="continuationSeparator" w:id="0">
    <w:p w14:paraId="4C3E9C5A" w14:textId="77777777" w:rsidR="008630F8" w:rsidRDefault="008630F8">
      <w:pPr>
        <w:spacing w:after="0"/>
      </w:pPr>
      <w:r>
        <w:continuationSeparator/>
      </w:r>
    </w:p>
  </w:endnote>
  <w:endnote w:type="continuationNotice" w:id="1">
    <w:p w14:paraId="569D1582" w14:textId="77777777" w:rsidR="008630F8" w:rsidRDefault="0086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52D2" w14:textId="77777777" w:rsidR="008630F8" w:rsidRDefault="008630F8">
      <w:pPr>
        <w:spacing w:after="0"/>
      </w:pPr>
      <w:r>
        <w:separator/>
      </w:r>
    </w:p>
  </w:footnote>
  <w:footnote w:type="continuationSeparator" w:id="0">
    <w:p w14:paraId="4044C961" w14:textId="77777777" w:rsidR="008630F8" w:rsidRDefault="008630F8">
      <w:pPr>
        <w:spacing w:after="0"/>
      </w:pPr>
      <w:r>
        <w:continuationSeparator/>
      </w:r>
    </w:p>
  </w:footnote>
  <w:footnote w:type="continuationNotice" w:id="1">
    <w:p w14:paraId="3B354C44" w14:textId="77777777" w:rsidR="008630F8" w:rsidRDefault="008630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0B4235"/>
    <w:multiLevelType w:val="hybridMultilevel"/>
    <w:tmpl w:val="5B624C8C"/>
    <w:lvl w:ilvl="0" w:tplc="F62696FC">
      <w:numFmt w:val="bullet"/>
      <w:lvlText w:val="-"/>
      <w:lvlJc w:val="left"/>
      <w:pPr>
        <w:ind w:left="1080" w:hanging="360"/>
      </w:pPr>
      <w:rPr>
        <w:rFonts w:ascii="Arial" w:eastAsia="宋体" w:hAnsi="Arial" w:cs="Arial"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87575D1"/>
    <w:multiLevelType w:val="hybridMultilevel"/>
    <w:tmpl w:val="974811D2"/>
    <w:lvl w:ilvl="0" w:tplc="0AFEF8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C6B9F6"/>
    <w:multiLevelType w:val="hybridMultilevel"/>
    <w:tmpl w:val="4F32874E"/>
    <w:lvl w:ilvl="0" w:tplc="4B685A10">
      <w:start w:val="1"/>
      <w:numFmt w:val="bullet"/>
      <w:lvlText w:val="o"/>
      <w:lvlJc w:val="left"/>
      <w:pPr>
        <w:ind w:left="2520" w:hanging="360"/>
      </w:pPr>
      <w:rPr>
        <w:rFonts w:ascii="Courier New" w:hAnsi="Courier New" w:hint="default"/>
      </w:rPr>
    </w:lvl>
    <w:lvl w:ilvl="1" w:tplc="7F5C7226">
      <w:start w:val="1"/>
      <w:numFmt w:val="bullet"/>
      <w:lvlText w:val="o"/>
      <w:lvlJc w:val="left"/>
      <w:pPr>
        <w:ind w:left="1440" w:hanging="360"/>
      </w:pPr>
      <w:rPr>
        <w:rFonts w:ascii="Courier New" w:hAnsi="Courier New" w:hint="default"/>
      </w:rPr>
    </w:lvl>
    <w:lvl w:ilvl="2" w:tplc="A7FE6ABC">
      <w:start w:val="1"/>
      <w:numFmt w:val="bullet"/>
      <w:lvlText w:val=""/>
      <w:lvlJc w:val="left"/>
      <w:pPr>
        <w:ind w:left="2160" w:hanging="360"/>
      </w:pPr>
      <w:rPr>
        <w:rFonts w:ascii="Wingdings" w:hAnsi="Wingdings" w:hint="default"/>
      </w:rPr>
    </w:lvl>
    <w:lvl w:ilvl="3" w:tplc="324CD6D4">
      <w:start w:val="1"/>
      <w:numFmt w:val="bullet"/>
      <w:lvlText w:val=""/>
      <w:lvlJc w:val="left"/>
      <w:pPr>
        <w:ind w:left="2880" w:hanging="360"/>
      </w:pPr>
      <w:rPr>
        <w:rFonts w:ascii="Symbol" w:hAnsi="Symbol" w:hint="default"/>
      </w:rPr>
    </w:lvl>
    <w:lvl w:ilvl="4" w:tplc="FECEBD7C">
      <w:start w:val="1"/>
      <w:numFmt w:val="bullet"/>
      <w:lvlText w:val="o"/>
      <w:lvlJc w:val="left"/>
      <w:pPr>
        <w:ind w:left="3600" w:hanging="360"/>
      </w:pPr>
      <w:rPr>
        <w:rFonts w:ascii="Courier New" w:hAnsi="Courier New" w:hint="default"/>
      </w:rPr>
    </w:lvl>
    <w:lvl w:ilvl="5" w:tplc="B8A29782">
      <w:start w:val="1"/>
      <w:numFmt w:val="bullet"/>
      <w:lvlText w:val=""/>
      <w:lvlJc w:val="left"/>
      <w:pPr>
        <w:ind w:left="4320" w:hanging="360"/>
      </w:pPr>
      <w:rPr>
        <w:rFonts w:ascii="Wingdings" w:hAnsi="Wingdings" w:hint="default"/>
      </w:rPr>
    </w:lvl>
    <w:lvl w:ilvl="6" w:tplc="DC28A21E">
      <w:start w:val="1"/>
      <w:numFmt w:val="bullet"/>
      <w:lvlText w:val=""/>
      <w:lvlJc w:val="left"/>
      <w:pPr>
        <w:ind w:left="5040" w:hanging="360"/>
      </w:pPr>
      <w:rPr>
        <w:rFonts w:ascii="Symbol" w:hAnsi="Symbol" w:hint="default"/>
      </w:rPr>
    </w:lvl>
    <w:lvl w:ilvl="7" w:tplc="ED58DC98">
      <w:start w:val="1"/>
      <w:numFmt w:val="bullet"/>
      <w:lvlText w:val="o"/>
      <w:lvlJc w:val="left"/>
      <w:pPr>
        <w:ind w:left="5760" w:hanging="360"/>
      </w:pPr>
      <w:rPr>
        <w:rFonts w:ascii="Courier New" w:hAnsi="Courier New" w:hint="default"/>
      </w:rPr>
    </w:lvl>
    <w:lvl w:ilvl="8" w:tplc="2D903B74">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3145C61"/>
    <w:multiLevelType w:val="multilevel"/>
    <w:tmpl w:val="5EA202C8"/>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A41305F"/>
    <w:multiLevelType w:val="hybridMultilevel"/>
    <w:tmpl w:val="14E0586A"/>
    <w:lvl w:ilvl="0" w:tplc="BB2050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372AA7"/>
    <w:multiLevelType w:val="multilevel"/>
    <w:tmpl w:val="FA7E74D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8FC0E8F"/>
    <w:multiLevelType w:val="hybridMultilevel"/>
    <w:tmpl w:val="1054E19C"/>
    <w:lvl w:ilvl="0" w:tplc="AD645E72">
      <w:start w:val="1"/>
      <w:numFmt w:val="bullet"/>
      <w:lvlText w:val="o"/>
      <w:lvlJc w:val="left"/>
      <w:pPr>
        <w:ind w:left="2520" w:hanging="360"/>
      </w:pPr>
      <w:rPr>
        <w:rFonts w:ascii="Courier New" w:hAnsi="Courier New" w:hint="default"/>
      </w:rPr>
    </w:lvl>
    <w:lvl w:ilvl="1" w:tplc="CFB87430">
      <w:start w:val="1"/>
      <w:numFmt w:val="bullet"/>
      <w:lvlText w:val="o"/>
      <w:lvlJc w:val="left"/>
      <w:pPr>
        <w:ind w:left="3240" w:hanging="360"/>
      </w:pPr>
      <w:rPr>
        <w:rFonts w:ascii="Courier New" w:hAnsi="Courier New" w:hint="default"/>
      </w:rPr>
    </w:lvl>
    <w:lvl w:ilvl="2" w:tplc="D6D2D5E6">
      <w:start w:val="1"/>
      <w:numFmt w:val="bullet"/>
      <w:lvlText w:val=""/>
      <w:lvlJc w:val="left"/>
      <w:pPr>
        <w:ind w:left="3960" w:hanging="360"/>
      </w:pPr>
      <w:rPr>
        <w:rFonts w:ascii="Wingdings" w:hAnsi="Wingdings" w:hint="default"/>
      </w:rPr>
    </w:lvl>
    <w:lvl w:ilvl="3" w:tplc="7BDC0A46">
      <w:start w:val="1"/>
      <w:numFmt w:val="bullet"/>
      <w:lvlText w:val=""/>
      <w:lvlJc w:val="left"/>
      <w:pPr>
        <w:ind w:left="4680" w:hanging="360"/>
      </w:pPr>
      <w:rPr>
        <w:rFonts w:ascii="Symbol" w:hAnsi="Symbol" w:hint="default"/>
      </w:rPr>
    </w:lvl>
    <w:lvl w:ilvl="4" w:tplc="5FB61F5C">
      <w:start w:val="1"/>
      <w:numFmt w:val="bullet"/>
      <w:lvlText w:val="o"/>
      <w:lvlJc w:val="left"/>
      <w:pPr>
        <w:ind w:left="5400" w:hanging="360"/>
      </w:pPr>
      <w:rPr>
        <w:rFonts w:ascii="Courier New" w:hAnsi="Courier New" w:hint="default"/>
      </w:rPr>
    </w:lvl>
    <w:lvl w:ilvl="5" w:tplc="6C2C3E58">
      <w:start w:val="1"/>
      <w:numFmt w:val="bullet"/>
      <w:lvlText w:val=""/>
      <w:lvlJc w:val="left"/>
      <w:pPr>
        <w:ind w:left="6120" w:hanging="360"/>
      </w:pPr>
      <w:rPr>
        <w:rFonts w:ascii="Wingdings" w:hAnsi="Wingdings" w:hint="default"/>
      </w:rPr>
    </w:lvl>
    <w:lvl w:ilvl="6" w:tplc="14D24022">
      <w:start w:val="1"/>
      <w:numFmt w:val="bullet"/>
      <w:lvlText w:val=""/>
      <w:lvlJc w:val="left"/>
      <w:pPr>
        <w:ind w:left="6840" w:hanging="360"/>
      </w:pPr>
      <w:rPr>
        <w:rFonts w:ascii="Symbol" w:hAnsi="Symbol" w:hint="default"/>
      </w:rPr>
    </w:lvl>
    <w:lvl w:ilvl="7" w:tplc="EA4E5528">
      <w:start w:val="1"/>
      <w:numFmt w:val="bullet"/>
      <w:lvlText w:val="o"/>
      <w:lvlJc w:val="left"/>
      <w:pPr>
        <w:ind w:left="7560" w:hanging="360"/>
      </w:pPr>
      <w:rPr>
        <w:rFonts w:ascii="Courier New" w:hAnsi="Courier New" w:hint="default"/>
      </w:rPr>
    </w:lvl>
    <w:lvl w:ilvl="8" w:tplc="3D2898F2">
      <w:start w:val="1"/>
      <w:numFmt w:val="bullet"/>
      <w:lvlText w:val=""/>
      <w:lvlJc w:val="left"/>
      <w:pPr>
        <w:ind w:left="8280" w:hanging="360"/>
      </w:pPr>
      <w:rPr>
        <w:rFonts w:ascii="Wingdings" w:hAnsi="Wingdings" w:hint="default"/>
      </w:rPr>
    </w:lvl>
  </w:abstractNum>
  <w:abstractNum w:abstractNumId="1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2AD04E"/>
    <w:multiLevelType w:val="multilevel"/>
    <w:tmpl w:val="491669B6"/>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2A54E2"/>
    <w:multiLevelType w:val="multilevel"/>
    <w:tmpl w:val="37AE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D474850"/>
    <w:multiLevelType w:val="hybridMultilevel"/>
    <w:tmpl w:val="A44A41F6"/>
    <w:lvl w:ilvl="0" w:tplc="EA740F82">
      <w:start w:val="1"/>
      <w:numFmt w:val="bullet"/>
      <w:lvlText w:val=""/>
      <w:lvlJc w:val="left"/>
      <w:pPr>
        <w:ind w:left="720" w:hanging="360"/>
      </w:pPr>
      <w:rPr>
        <w:rFonts w:ascii="Symbol" w:hAnsi="Symbol" w:hint="default"/>
      </w:rPr>
    </w:lvl>
    <w:lvl w:ilvl="1" w:tplc="387A0DAC">
      <w:start w:val="1"/>
      <w:numFmt w:val="bullet"/>
      <w:lvlText w:val="o"/>
      <w:lvlJc w:val="left"/>
      <w:pPr>
        <w:ind w:left="1440" w:hanging="360"/>
      </w:pPr>
      <w:rPr>
        <w:rFonts w:ascii="Courier New" w:hAnsi="Courier New" w:hint="default"/>
      </w:rPr>
    </w:lvl>
    <w:lvl w:ilvl="2" w:tplc="CAE8E41C">
      <w:start w:val="1"/>
      <w:numFmt w:val="bullet"/>
      <w:lvlText w:val=""/>
      <w:lvlJc w:val="left"/>
      <w:pPr>
        <w:ind w:left="2160" w:hanging="360"/>
      </w:pPr>
      <w:rPr>
        <w:rFonts w:ascii="Courier New" w:hAnsi="Courier New" w:hint="default"/>
      </w:rPr>
    </w:lvl>
    <w:lvl w:ilvl="3" w:tplc="A168A87A">
      <w:start w:val="1"/>
      <w:numFmt w:val="bullet"/>
      <w:lvlText w:val=""/>
      <w:lvlJc w:val="left"/>
      <w:pPr>
        <w:ind w:left="2880" w:hanging="360"/>
      </w:pPr>
      <w:rPr>
        <w:rFonts w:ascii="Symbol" w:hAnsi="Symbol" w:hint="default"/>
      </w:rPr>
    </w:lvl>
    <w:lvl w:ilvl="4" w:tplc="E2BAA354">
      <w:start w:val="1"/>
      <w:numFmt w:val="bullet"/>
      <w:lvlText w:val="o"/>
      <w:lvlJc w:val="left"/>
      <w:pPr>
        <w:ind w:left="3600" w:hanging="360"/>
      </w:pPr>
      <w:rPr>
        <w:rFonts w:ascii="Courier New" w:hAnsi="Courier New" w:hint="default"/>
      </w:rPr>
    </w:lvl>
    <w:lvl w:ilvl="5" w:tplc="639E1952">
      <w:start w:val="1"/>
      <w:numFmt w:val="bullet"/>
      <w:lvlText w:val=""/>
      <w:lvlJc w:val="left"/>
      <w:pPr>
        <w:ind w:left="4320" w:hanging="360"/>
      </w:pPr>
      <w:rPr>
        <w:rFonts w:ascii="Wingdings" w:hAnsi="Wingdings" w:hint="default"/>
      </w:rPr>
    </w:lvl>
    <w:lvl w:ilvl="6" w:tplc="C83AD0BC">
      <w:start w:val="1"/>
      <w:numFmt w:val="bullet"/>
      <w:lvlText w:val=""/>
      <w:lvlJc w:val="left"/>
      <w:pPr>
        <w:ind w:left="5040" w:hanging="360"/>
      </w:pPr>
      <w:rPr>
        <w:rFonts w:ascii="Symbol" w:hAnsi="Symbol" w:hint="default"/>
      </w:rPr>
    </w:lvl>
    <w:lvl w:ilvl="7" w:tplc="355A14B6">
      <w:start w:val="1"/>
      <w:numFmt w:val="bullet"/>
      <w:lvlText w:val="o"/>
      <w:lvlJc w:val="left"/>
      <w:pPr>
        <w:ind w:left="5760" w:hanging="360"/>
      </w:pPr>
      <w:rPr>
        <w:rFonts w:ascii="Courier New" w:hAnsi="Courier New" w:hint="default"/>
      </w:rPr>
    </w:lvl>
    <w:lvl w:ilvl="8" w:tplc="C750EE2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5" w15:restartNumberingAfterBreak="0">
    <w:nsid w:val="75FF0309"/>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60087485">
    <w:abstractNumId w:val="8"/>
  </w:num>
  <w:num w:numId="2" w16cid:durableId="1567691318">
    <w:abstractNumId w:val="32"/>
  </w:num>
  <w:num w:numId="3" w16cid:durableId="1464033482">
    <w:abstractNumId w:val="10"/>
  </w:num>
  <w:num w:numId="4" w16cid:durableId="1415320746">
    <w:abstractNumId w:val="27"/>
  </w:num>
  <w:num w:numId="5" w16cid:durableId="656999821">
    <w:abstractNumId w:val="16"/>
  </w:num>
  <w:num w:numId="6" w16cid:durableId="877595254">
    <w:abstractNumId w:val="28"/>
  </w:num>
  <w:num w:numId="7" w16cid:durableId="1318144947">
    <w:abstractNumId w:val="24"/>
  </w:num>
  <w:num w:numId="8" w16cid:durableId="990252826">
    <w:abstractNumId w:val="18"/>
  </w:num>
  <w:num w:numId="9" w16cid:durableId="1499688829">
    <w:abstractNumId w:val="6"/>
  </w:num>
  <w:num w:numId="10" w16cid:durableId="1963414938">
    <w:abstractNumId w:val="17"/>
  </w:num>
  <w:num w:numId="11" w16cid:durableId="609704568">
    <w:abstractNumId w:val="20"/>
  </w:num>
  <w:num w:numId="12" w16cid:durableId="249626638">
    <w:abstractNumId w:val="33"/>
  </w:num>
  <w:num w:numId="13" w16cid:durableId="1222248332">
    <w:abstractNumId w:val="11"/>
  </w:num>
  <w:num w:numId="14" w16cid:durableId="1786344564">
    <w:abstractNumId w:val="22"/>
  </w:num>
  <w:num w:numId="15" w16cid:durableId="1539970980">
    <w:abstractNumId w:val="5"/>
  </w:num>
  <w:num w:numId="16" w16cid:durableId="910194938">
    <w:abstractNumId w:val="2"/>
  </w:num>
  <w:num w:numId="17" w16cid:durableId="1338459760">
    <w:abstractNumId w:val="30"/>
  </w:num>
  <w:num w:numId="18" w16cid:durableId="80683459">
    <w:abstractNumId w:val="19"/>
  </w:num>
  <w:num w:numId="19" w16cid:durableId="236981182">
    <w:abstractNumId w:val="23"/>
  </w:num>
  <w:num w:numId="20" w16cid:durableId="1753428110">
    <w:abstractNumId w:val="13"/>
  </w:num>
  <w:num w:numId="21" w16cid:durableId="2144075831">
    <w:abstractNumId w:val="36"/>
  </w:num>
  <w:num w:numId="22" w16cid:durableId="23874056">
    <w:abstractNumId w:val="31"/>
  </w:num>
  <w:num w:numId="23" w16cid:durableId="330524273">
    <w:abstractNumId w:val="25"/>
  </w:num>
  <w:num w:numId="24" w16cid:durableId="1011883100">
    <w:abstractNumId w:val="1"/>
  </w:num>
  <w:num w:numId="25" w16cid:durableId="204030067">
    <w:abstractNumId w:val="34"/>
  </w:num>
  <w:num w:numId="26" w16cid:durableId="43456699">
    <w:abstractNumId w:val="0"/>
  </w:num>
  <w:num w:numId="27" w16cid:durableId="1357462783">
    <w:abstractNumId w:val="12"/>
  </w:num>
  <w:num w:numId="28" w16cid:durableId="606933413">
    <w:abstractNumId w:val="7"/>
  </w:num>
  <w:num w:numId="29" w16cid:durableId="325716515">
    <w:abstractNumId w:val="35"/>
  </w:num>
  <w:num w:numId="30" w16cid:durableId="521820550">
    <w:abstractNumId w:val="9"/>
  </w:num>
  <w:num w:numId="31" w16cid:durableId="1411804961">
    <w:abstractNumId w:val="4"/>
  </w:num>
  <w:num w:numId="32" w16cid:durableId="1443842311">
    <w:abstractNumId w:val="14"/>
  </w:num>
  <w:num w:numId="33" w16cid:durableId="1742748346">
    <w:abstractNumId w:val="26"/>
  </w:num>
  <w:num w:numId="34" w16cid:durableId="576018325">
    <w:abstractNumId w:val="21"/>
  </w:num>
  <w:num w:numId="35" w16cid:durableId="741607825">
    <w:abstractNumId w:val="29"/>
  </w:num>
  <w:num w:numId="36" w16cid:durableId="8533855">
    <w:abstractNumId w:val="15"/>
  </w:num>
  <w:num w:numId="37" w16cid:durableId="112754702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82F"/>
    <w:rsid w:val="00005BBC"/>
    <w:rsid w:val="00005DED"/>
    <w:rsid w:val="00006186"/>
    <w:rsid w:val="00006236"/>
    <w:rsid w:val="000066A2"/>
    <w:rsid w:val="00007359"/>
    <w:rsid w:val="00007FDB"/>
    <w:rsid w:val="00010009"/>
    <w:rsid w:val="00010126"/>
    <w:rsid w:val="000104C6"/>
    <w:rsid w:val="00010B23"/>
    <w:rsid w:val="00011697"/>
    <w:rsid w:val="00011B32"/>
    <w:rsid w:val="000125EB"/>
    <w:rsid w:val="00013E8B"/>
    <w:rsid w:val="00014401"/>
    <w:rsid w:val="0001447C"/>
    <w:rsid w:val="00014947"/>
    <w:rsid w:val="000152BF"/>
    <w:rsid w:val="00015439"/>
    <w:rsid w:val="0001548E"/>
    <w:rsid w:val="00015561"/>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242A"/>
    <w:rsid w:val="00043A56"/>
    <w:rsid w:val="00044359"/>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708"/>
    <w:rsid w:val="00051CB7"/>
    <w:rsid w:val="00051EF1"/>
    <w:rsid w:val="00052481"/>
    <w:rsid w:val="00052ACC"/>
    <w:rsid w:val="00052B05"/>
    <w:rsid w:val="00052C2A"/>
    <w:rsid w:val="00053DA9"/>
    <w:rsid w:val="00053E1C"/>
    <w:rsid w:val="000558F0"/>
    <w:rsid w:val="00055D38"/>
    <w:rsid w:val="00055F0C"/>
    <w:rsid w:val="00055FE0"/>
    <w:rsid w:val="0005654A"/>
    <w:rsid w:val="0005719B"/>
    <w:rsid w:val="00057D99"/>
    <w:rsid w:val="00057DFB"/>
    <w:rsid w:val="00057EDE"/>
    <w:rsid w:val="00060097"/>
    <w:rsid w:val="000600EA"/>
    <w:rsid w:val="000602D3"/>
    <w:rsid w:val="00060D15"/>
    <w:rsid w:val="00061A98"/>
    <w:rsid w:val="00063805"/>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611"/>
    <w:rsid w:val="00077829"/>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1B9B"/>
    <w:rsid w:val="000B2345"/>
    <w:rsid w:val="000B42E4"/>
    <w:rsid w:val="000B4F24"/>
    <w:rsid w:val="000B53C7"/>
    <w:rsid w:val="000B5CD5"/>
    <w:rsid w:val="000B5FD4"/>
    <w:rsid w:val="000B67CB"/>
    <w:rsid w:val="000B6CF5"/>
    <w:rsid w:val="000B722C"/>
    <w:rsid w:val="000B75D3"/>
    <w:rsid w:val="000B7744"/>
    <w:rsid w:val="000C0771"/>
    <w:rsid w:val="000C192F"/>
    <w:rsid w:val="000C19C6"/>
    <w:rsid w:val="000C2B5D"/>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160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59CD"/>
    <w:rsid w:val="000F5A64"/>
    <w:rsid w:val="000F60FF"/>
    <w:rsid w:val="000F6242"/>
    <w:rsid w:val="00100365"/>
    <w:rsid w:val="00100747"/>
    <w:rsid w:val="0010107C"/>
    <w:rsid w:val="00102032"/>
    <w:rsid w:val="00102609"/>
    <w:rsid w:val="001033B4"/>
    <w:rsid w:val="00104A53"/>
    <w:rsid w:val="00104FF1"/>
    <w:rsid w:val="001053B7"/>
    <w:rsid w:val="00105830"/>
    <w:rsid w:val="001061B5"/>
    <w:rsid w:val="001063E9"/>
    <w:rsid w:val="001065F9"/>
    <w:rsid w:val="00106F67"/>
    <w:rsid w:val="0011026A"/>
    <w:rsid w:val="00110768"/>
    <w:rsid w:val="001119D6"/>
    <w:rsid w:val="00112B44"/>
    <w:rsid w:val="001130BC"/>
    <w:rsid w:val="00113352"/>
    <w:rsid w:val="00113A94"/>
    <w:rsid w:val="00114515"/>
    <w:rsid w:val="00115E53"/>
    <w:rsid w:val="00115FF7"/>
    <w:rsid w:val="00116F88"/>
    <w:rsid w:val="001176E9"/>
    <w:rsid w:val="00117BBA"/>
    <w:rsid w:val="0012011D"/>
    <w:rsid w:val="00120199"/>
    <w:rsid w:val="00120983"/>
    <w:rsid w:val="001209A4"/>
    <w:rsid w:val="00121D99"/>
    <w:rsid w:val="00121E34"/>
    <w:rsid w:val="001221C0"/>
    <w:rsid w:val="001223A5"/>
    <w:rsid w:val="001231C3"/>
    <w:rsid w:val="00123BD6"/>
    <w:rsid w:val="00123FF4"/>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B6C"/>
    <w:rsid w:val="00146E02"/>
    <w:rsid w:val="00147072"/>
    <w:rsid w:val="0014779B"/>
    <w:rsid w:val="00147EB8"/>
    <w:rsid w:val="0015034F"/>
    <w:rsid w:val="00150518"/>
    <w:rsid w:val="00150F2B"/>
    <w:rsid w:val="001524A5"/>
    <w:rsid w:val="00152CCD"/>
    <w:rsid w:val="001539F6"/>
    <w:rsid w:val="00154094"/>
    <w:rsid w:val="00154EFB"/>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67C5B"/>
    <w:rsid w:val="0017021F"/>
    <w:rsid w:val="00170416"/>
    <w:rsid w:val="00170F14"/>
    <w:rsid w:val="001714C1"/>
    <w:rsid w:val="00171A46"/>
    <w:rsid w:val="00171E9E"/>
    <w:rsid w:val="00172BD4"/>
    <w:rsid w:val="001730CA"/>
    <w:rsid w:val="001731F1"/>
    <w:rsid w:val="001737A3"/>
    <w:rsid w:val="00173FBC"/>
    <w:rsid w:val="0017465E"/>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2F4"/>
    <w:rsid w:val="00184453"/>
    <w:rsid w:val="00184989"/>
    <w:rsid w:val="00184D79"/>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A0BCA"/>
    <w:rsid w:val="001A0D58"/>
    <w:rsid w:val="001A1760"/>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5FF"/>
    <w:rsid w:val="001B07D3"/>
    <w:rsid w:val="001B10E2"/>
    <w:rsid w:val="001B1BC8"/>
    <w:rsid w:val="001B1DB2"/>
    <w:rsid w:val="001B1E98"/>
    <w:rsid w:val="001B4987"/>
    <w:rsid w:val="001B5212"/>
    <w:rsid w:val="001B5EB4"/>
    <w:rsid w:val="001B60F7"/>
    <w:rsid w:val="001B6E72"/>
    <w:rsid w:val="001B778A"/>
    <w:rsid w:val="001B7E93"/>
    <w:rsid w:val="001B7F2F"/>
    <w:rsid w:val="001C0047"/>
    <w:rsid w:val="001C0136"/>
    <w:rsid w:val="001C01D2"/>
    <w:rsid w:val="001C0520"/>
    <w:rsid w:val="001C07B0"/>
    <w:rsid w:val="001C0866"/>
    <w:rsid w:val="001C1286"/>
    <w:rsid w:val="001C140C"/>
    <w:rsid w:val="001C1581"/>
    <w:rsid w:val="001C225B"/>
    <w:rsid w:val="001C29F6"/>
    <w:rsid w:val="001C3BC3"/>
    <w:rsid w:val="001C469D"/>
    <w:rsid w:val="001C46E4"/>
    <w:rsid w:val="001C4CC7"/>
    <w:rsid w:val="001C55E8"/>
    <w:rsid w:val="001C6B2D"/>
    <w:rsid w:val="001C6B66"/>
    <w:rsid w:val="001C6BB6"/>
    <w:rsid w:val="001C718C"/>
    <w:rsid w:val="001C7198"/>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4CA"/>
    <w:rsid w:val="001E6895"/>
    <w:rsid w:val="001E6DAB"/>
    <w:rsid w:val="001E7691"/>
    <w:rsid w:val="001F03E3"/>
    <w:rsid w:val="001F11DA"/>
    <w:rsid w:val="001F12A9"/>
    <w:rsid w:val="001F3E4D"/>
    <w:rsid w:val="001F403A"/>
    <w:rsid w:val="001F437B"/>
    <w:rsid w:val="001F43CE"/>
    <w:rsid w:val="001F5DB0"/>
    <w:rsid w:val="001F65A7"/>
    <w:rsid w:val="001F6CE8"/>
    <w:rsid w:val="001F6F77"/>
    <w:rsid w:val="001F71DB"/>
    <w:rsid w:val="00200361"/>
    <w:rsid w:val="00201069"/>
    <w:rsid w:val="00202594"/>
    <w:rsid w:val="002027E6"/>
    <w:rsid w:val="00202EB0"/>
    <w:rsid w:val="0020311B"/>
    <w:rsid w:val="0020389B"/>
    <w:rsid w:val="00204459"/>
    <w:rsid w:val="002045FF"/>
    <w:rsid w:val="00204828"/>
    <w:rsid w:val="0020540C"/>
    <w:rsid w:val="00206576"/>
    <w:rsid w:val="00206876"/>
    <w:rsid w:val="00206B28"/>
    <w:rsid w:val="00206E5E"/>
    <w:rsid w:val="0020772B"/>
    <w:rsid w:val="00207FC3"/>
    <w:rsid w:val="00210259"/>
    <w:rsid w:val="00210E72"/>
    <w:rsid w:val="00212BB8"/>
    <w:rsid w:val="00212EA1"/>
    <w:rsid w:val="002133C1"/>
    <w:rsid w:val="00213D6E"/>
    <w:rsid w:val="002152A9"/>
    <w:rsid w:val="0021591E"/>
    <w:rsid w:val="00215AB1"/>
    <w:rsid w:val="002166A1"/>
    <w:rsid w:val="002166CE"/>
    <w:rsid w:val="00216B77"/>
    <w:rsid w:val="002178BD"/>
    <w:rsid w:val="00217AEA"/>
    <w:rsid w:val="00217C91"/>
    <w:rsid w:val="002201A1"/>
    <w:rsid w:val="0022072C"/>
    <w:rsid w:val="0022076F"/>
    <w:rsid w:val="002212B2"/>
    <w:rsid w:val="00221DC2"/>
    <w:rsid w:val="00221F21"/>
    <w:rsid w:val="00222190"/>
    <w:rsid w:val="00225056"/>
    <w:rsid w:val="002250DF"/>
    <w:rsid w:val="00225817"/>
    <w:rsid w:val="002262D0"/>
    <w:rsid w:val="00226544"/>
    <w:rsid w:val="00230104"/>
    <w:rsid w:val="00230CC3"/>
    <w:rsid w:val="00231520"/>
    <w:rsid w:val="00231827"/>
    <w:rsid w:val="00232F6B"/>
    <w:rsid w:val="00233221"/>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F19"/>
    <w:rsid w:val="00257355"/>
    <w:rsid w:val="002574AD"/>
    <w:rsid w:val="00257951"/>
    <w:rsid w:val="002603ED"/>
    <w:rsid w:val="00260EE4"/>
    <w:rsid w:val="00261844"/>
    <w:rsid w:val="00261F8C"/>
    <w:rsid w:val="00262489"/>
    <w:rsid w:val="0026295A"/>
    <w:rsid w:val="00262D4D"/>
    <w:rsid w:val="00263C4C"/>
    <w:rsid w:val="002645E2"/>
    <w:rsid w:val="00264849"/>
    <w:rsid w:val="00264AD8"/>
    <w:rsid w:val="00264C3A"/>
    <w:rsid w:val="00264C64"/>
    <w:rsid w:val="00265249"/>
    <w:rsid w:val="00265959"/>
    <w:rsid w:val="002661CF"/>
    <w:rsid w:val="00266B79"/>
    <w:rsid w:val="002672F8"/>
    <w:rsid w:val="00267A07"/>
    <w:rsid w:val="002701EE"/>
    <w:rsid w:val="00270742"/>
    <w:rsid w:val="00270B1E"/>
    <w:rsid w:val="00271B78"/>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15A1"/>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AE2"/>
    <w:rsid w:val="002B3B8E"/>
    <w:rsid w:val="002B4D4B"/>
    <w:rsid w:val="002B6BBF"/>
    <w:rsid w:val="002B778A"/>
    <w:rsid w:val="002B79A6"/>
    <w:rsid w:val="002C0982"/>
    <w:rsid w:val="002C0994"/>
    <w:rsid w:val="002C190B"/>
    <w:rsid w:val="002C34BD"/>
    <w:rsid w:val="002C3A9D"/>
    <w:rsid w:val="002C4CD3"/>
    <w:rsid w:val="002C65C2"/>
    <w:rsid w:val="002C6CC2"/>
    <w:rsid w:val="002C76EB"/>
    <w:rsid w:val="002C7B13"/>
    <w:rsid w:val="002C7B58"/>
    <w:rsid w:val="002D008C"/>
    <w:rsid w:val="002D03E2"/>
    <w:rsid w:val="002D0681"/>
    <w:rsid w:val="002D0AF8"/>
    <w:rsid w:val="002D1332"/>
    <w:rsid w:val="002D133D"/>
    <w:rsid w:val="002D1FBB"/>
    <w:rsid w:val="002D2189"/>
    <w:rsid w:val="002D24A9"/>
    <w:rsid w:val="002D30EC"/>
    <w:rsid w:val="002D3106"/>
    <w:rsid w:val="002D4190"/>
    <w:rsid w:val="002D43E2"/>
    <w:rsid w:val="002D4D6C"/>
    <w:rsid w:val="002D588F"/>
    <w:rsid w:val="002D67F3"/>
    <w:rsid w:val="002D6D6A"/>
    <w:rsid w:val="002D7301"/>
    <w:rsid w:val="002D7DB5"/>
    <w:rsid w:val="002D7F54"/>
    <w:rsid w:val="002E0059"/>
    <w:rsid w:val="002E00CE"/>
    <w:rsid w:val="002E03D5"/>
    <w:rsid w:val="002E0BE7"/>
    <w:rsid w:val="002E0C3B"/>
    <w:rsid w:val="002E144B"/>
    <w:rsid w:val="002E1FF6"/>
    <w:rsid w:val="002E2041"/>
    <w:rsid w:val="002E2050"/>
    <w:rsid w:val="002E2445"/>
    <w:rsid w:val="002E247A"/>
    <w:rsid w:val="002E28E0"/>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73B4"/>
    <w:rsid w:val="0030000F"/>
    <w:rsid w:val="0030028B"/>
    <w:rsid w:val="00300476"/>
    <w:rsid w:val="00301FCF"/>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7AB1"/>
    <w:rsid w:val="00321923"/>
    <w:rsid w:val="00321CF2"/>
    <w:rsid w:val="00321FE3"/>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616"/>
    <w:rsid w:val="00344CD0"/>
    <w:rsid w:val="00345030"/>
    <w:rsid w:val="00345184"/>
    <w:rsid w:val="003452E1"/>
    <w:rsid w:val="00345E50"/>
    <w:rsid w:val="00346122"/>
    <w:rsid w:val="003472D4"/>
    <w:rsid w:val="00347AA2"/>
    <w:rsid w:val="00347EE1"/>
    <w:rsid w:val="00350045"/>
    <w:rsid w:val="00351FB6"/>
    <w:rsid w:val="00353A6A"/>
    <w:rsid w:val="00355672"/>
    <w:rsid w:val="00355A58"/>
    <w:rsid w:val="0035645B"/>
    <w:rsid w:val="00356981"/>
    <w:rsid w:val="00356A80"/>
    <w:rsid w:val="00357104"/>
    <w:rsid w:val="0035712A"/>
    <w:rsid w:val="003572E0"/>
    <w:rsid w:val="00357CF9"/>
    <w:rsid w:val="00361032"/>
    <w:rsid w:val="0036145B"/>
    <w:rsid w:val="003626B6"/>
    <w:rsid w:val="00362B9A"/>
    <w:rsid w:val="0036354C"/>
    <w:rsid w:val="00363E36"/>
    <w:rsid w:val="00363F4D"/>
    <w:rsid w:val="003640CC"/>
    <w:rsid w:val="00364527"/>
    <w:rsid w:val="0036531B"/>
    <w:rsid w:val="00367582"/>
    <w:rsid w:val="00367EC6"/>
    <w:rsid w:val="00370410"/>
    <w:rsid w:val="00370471"/>
    <w:rsid w:val="00370C8E"/>
    <w:rsid w:val="00371AD1"/>
    <w:rsid w:val="00371DCF"/>
    <w:rsid w:val="00372248"/>
    <w:rsid w:val="00372A38"/>
    <w:rsid w:val="00372BDD"/>
    <w:rsid w:val="00372C18"/>
    <w:rsid w:val="00372EF8"/>
    <w:rsid w:val="003731E0"/>
    <w:rsid w:val="00373920"/>
    <w:rsid w:val="0037426E"/>
    <w:rsid w:val="00374561"/>
    <w:rsid w:val="00374EE3"/>
    <w:rsid w:val="00375808"/>
    <w:rsid w:val="003766FB"/>
    <w:rsid w:val="00377AD1"/>
    <w:rsid w:val="00377F17"/>
    <w:rsid w:val="00383175"/>
    <w:rsid w:val="00383545"/>
    <w:rsid w:val="003838F0"/>
    <w:rsid w:val="00383C8C"/>
    <w:rsid w:val="00383CA3"/>
    <w:rsid w:val="00384100"/>
    <w:rsid w:val="0038675F"/>
    <w:rsid w:val="003868FD"/>
    <w:rsid w:val="00387F77"/>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2D05"/>
    <w:rsid w:val="003A4530"/>
    <w:rsid w:val="003A4C6E"/>
    <w:rsid w:val="003A4F35"/>
    <w:rsid w:val="003A5512"/>
    <w:rsid w:val="003A62F4"/>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A49"/>
    <w:rsid w:val="003B7DAB"/>
    <w:rsid w:val="003B7F7B"/>
    <w:rsid w:val="003B7F83"/>
    <w:rsid w:val="003C02E8"/>
    <w:rsid w:val="003C2025"/>
    <w:rsid w:val="003C21CB"/>
    <w:rsid w:val="003C2B19"/>
    <w:rsid w:val="003C33F7"/>
    <w:rsid w:val="003C3872"/>
    <w:rsid w:val="003C4057"/>
    <w:rsid w:val="003C43EF"/>
    <w:rsid w:val="003C578A"/>
    <w:rsid w:val="003C5A8B"/>
    <w:rsid w:val="003C5EC9"/>
    <w:rsid w:val="003C68C7"/>
    <w:rsid w:val="003C6995"/>
    <w:rsid w:val="003C6FAF"/>
    <w:rsid w:val="003C75CD"/>
    <w:rsid w:val="003C7666"/>
    <w:rsid w:val="003D00A2"/>
    <w:rsid w:val="003D0EA4"/>
    <w:rsid w:val="003D1AC2"/>
    <w:rsid w:val="003D1BCF"/>
    <w:rsid w:val="003D1F60"/>
    <w:rsid w:val="003D207E"/>
    <w:rsid w:val="003D2090"/>
    <w:rsid w:val="003D2956"/>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23D2"/>
    <w:rsid w:val="003E3A1F"/>
    <w:rsid w:val="003E3AB7"/>
    <w:rsid w:val="003E60D8"/>
    <w:rsid w:val="003E6944"/>
    <w:rsid w:val="003E6BF1"/>
    <w:rsid w:val="003E73ED"/>
    <w:rsid w:val="003E7941"/>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6F6"/>
    <w:rsid w:val="0044713C"/>
    <w:rsid w:val="00447C61"/>
    <w:rsid w:val="00447C7B"/>
    <w:rsid w:val="00450F7A"/>
    <w:rsid w:val="00451CE9"/>
    <w:rsid w:val="0045250C"/>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D2C"/>
    <w:rsid w:val="00476999"/>
    <w:rsid w:val="00476F46"/>
    <w:rsid w:val="00477256"/>
    <w:rsid w:val="00477645"/>
    <w:rsid w:val="004804D6"/>
    <w:rsid w:val="004806E9"/>
    <w:rsid w:val="00480A03"/>
    <w:rsid w:val="00480E71"/>
    <w:rsid w:val="0048163B"/>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2B4D"/>
    <w:rsid w:val="004A3B60"/>
    <w:rsid w:val="004A3D84"/>
    <w:rsid w:val="004A40B4"/>
    <w:rsid w:val="004A42AA"/>
    <w:rsid w:val="004A5D8D"/>
    <w:rsid w:val="004A5DA7"/>
    <w:rsid w:val="004A5FA8"/>
    <w:rsid w:val="004A64ED"/>
    <w:rsid w:val="004A65B1"/>
    <w:rsid w:val="004A769A"/>
    <w:rsid w:val="004A7991"/>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5A5"/>
    <w:rsid w:val="004C6899"/>
    <w:rsid w:val="004C7A5B"/>
    <w:rsid w:val="004D012A"/>
    <w:rsid w:val="004D1DD8"/>
    <w:rsid w:val="004D22A9"/>
    <w:rsid w:val="004D2313"/>
    <w:rsid w:val="004D481A"/>
    <w:rsid w:val="004D485E"/>
    <w:rsid w:val="004D4C36"/>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9E5"/>
    <w:rsid w:val="004E5DDF"/>
    <w:rsid w:val="004E6612"/>
    <w:rsid w:val="004E66BB"/>
    <w:rsid w:val="004E6FB2"/>
    <w:rsid w:val="004E70BC"/>
    <w:rsid w:val="004F09A7"/>
    <w:rsid w:val="004F18E8"/>
    <w:rsid w:val="004F1C75"/>
    <w:rsid w:val="004F2395"/>
    <w:rsid w:val="004F28E7"/>
    <w:rsid w:val="004F2F8C"/>
    <w:rsid w:val="004F3419"/>
    <w:rsid w:val="004F3FD1"/>
    <w:rsid w:val="004F53BF"/>
    <w:rsid w:val="004F54D6"/>
    <w:rsid w:val="004F5501"/>
    <w:rsid w:val="004F580A"/>
    <w:rsid w:val="004F58ED"/>
    <w:rsid w:val="004F5D1B"/>
    <w:rsid w:val="004F7116"/>
    <w:rsid w:val="004F78AE"/>
    <w:rsid w:val="004F7975"/>
    <w:rsid w:val="0050067B"/>
    <w:rsid w:val="0050085C"/>
    <w:rsid w:val="00500E3D"/>
    <w:rsid w:val="005015F3"/>
    <w:rsid w:val="00501CBC"/>
    <w:rsid w:val="00503F31"/>
    <w:rsid w:val="00504A81"/>
    <w:rsid w:val="0050544D"/>
    <w:rsid w:val="005059B8"/>
    <w:rsid w:val="00505D9E"/>
    <w:rsid w:val="00506BEE"/>
    <w:rsid w:val="00506C14"/>
    <w:rsid w:val="00506D5D"/>
    <w:rsid w:val="00510742"/>
    <w:rsid w:val="00511214"/>
    <w:rsid w:val="00511A56"/>
    <w:rsid w:val="0051227E"/>
    <w:rsid w:val="0051378F"/>
    <w:rsid w:val="00513960"/>
    <w:rsid w:val="00513DD9"/>
    <w:rsid w:val="005143DC"/>
    <w:rsid w:val="0051447E"/>
    <w:rsid w:val="00514511"/>
    <w:rsid w:val="005155F8"/>
    <w:rsid w:val="00515805"/>
    <w:rsid w:val="00516C78"/>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A94"/>
    <w:rsid w:val="00531E90"/>
    <w:rsid w:val="0053226C"/>
    <w:rsid w:val="0053262B"/>
    <w:rsid w:val="0053297C"/>
    <w:rsid w:val="00532F9A"/>
    <w:rsid w:val="00533780"/>
    <w:rsid w:val="00533D03"/>
    <w:rsid w:val="00535290"/>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1743"/>
    <w:rsid w:val="005527ED"/>
    <w:rsid w:val="00552FA4"/>
    <w:rsid w:val="005542DF"/>
    <w:rsid w:val="005542E0"/>
    <w:rsid w:val="005548F1"/>
    <w:rsid w:val="00554A2A"/>
    <w:rsid w:val="00554C39"/>
    <w:rsid w:val="005553B4"/>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D5F"/>
    <w:rsid w:val="00565412"/>
    <w:rsid w:val="00566D1E"/>
    <w:rsid w:val="00567142"/>
    <w:rsid w:val="005676D5"/>
    <w:rsid w:val="00567B7F"/>
    <w:rsid w:val="00567BD5"/>
    <w:rsid w:val="005706DE"/>
    <w:rsid w:val="0057075B"/>
    <w:rsid w:val="00570E07"/>
    <w:rsid w:val="00570E77"/>
    <w:rsid w:val="00571043"/>
    <w:rsid w:val="00571535"/>
    <w:rsid w:val="005716EF"/>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1EF"/>
    <w:rsid w:val="00585A38"/>
    <w:rsid w:val="00585DDF"/>
    <w:rsid w:val="005862F9"/>
    <w:rsid w:val="00587185"/>
    <w:rsid w:val="00590FC5"/>
    <w:rsid w:val="005911CD"/>
    <w:rsid w:val="00592A90"/>
    <w:rsid w:val="005937FB"/>
    <w:rsid w:val="0059389D"/>
    <w:rsid w:val="005939B9"/>
    <w:rsid w:val="00593D85"/>
    <w:rsid w:val="0059433B"/>
    <w:rsid w:val="0059514F"/>
    <w:rsid w:val="00595486"/>
    <w:rsid w:val="00595E2D"/>
    <w:rsid w:val="0059666D"/>
    <w:rsid w:val="0059674C"/>
    <w:rsid w:val="005971DE"/>
    <w:rsid w:val="0059734B"/>
    <w:rsid w:val="00597648"/>
    <w:rsid w:val="00597734"/>
    <w:rsid w:val="00597B8D"/>
    <w:rsid w:val="005A0399"/>
    <w:rsid w:val="005A0835"/>
    <w:rsid w:val="005A1A2F"/>
    <w:rsid w:val="005A1B30"/>
    <w:rsid w:val="005A2D3D"/>
    <w:rsid w:val="005A3209"/>
    <w:rsid w:val="005A39F3"/>
    <w:rsid w:val="005A41A1"/>
    <w:rsid w:val="005A69CB"/>
    <w:rsid w:val="005A7864"/>
    <w:rsid w:val="005A7F4C"/>
    <w:rsid w:val="005A7FAB"/>
    <w:rsid w:val="005B2016"/>
    <w:rsid w:val="005B2600"/>
    <w:rsid w:val="005B2AB1"/>
    <w:rsid w:val="005B3F65"/>
    <w:rsid w:val="005B4457"/>
    <w:rsid w:val="005B46C6"/>
    <w:rsid w:val="005B5477"/>
    <w:rsid w:val="005B579A"/>
    <w:rsid w:val="005B5A12"/>
    <w:rsid w:val="005B5E53"/>
    <w:rsid w:val="005B6711"/>
    <w:rsid w:val="005B6FA8"/>
    <w:rsid w:val="005C11FF"/>
    <w:rsid w:val="005C1E42"/>
    <w:rsid w:val="005C32E8"/>
    <w:rsid w:val="005C3A5D"/>
    <w:rsid w:val="005C45EB"/>
    <w:rsid w:val="005C492F"/>
    <w:rsid w:val="005C49C3"/>
    <w:rsid w:val="005C54E5"/>
    <w:rsid w:val="005C54FF"/>
    <w:rsid w:val="005C5755"/>
    <w:rsid w:val="005C71BE"/>
    <w:rsid w:val="005C7C5B"/>
    <w:rsid w:val="005C7CC5"/>
    <w:rsid w:val="005D321C"/>
    <w:rsid w:val="005D429B"/>
    <w:rsid w:val="005D430F"/>
    <w:rsid w:val="005D486B"/>
    <w:rsid w:val="005D495F"/>
    <w:rsid w:val="005D582C"/>
    <w:rsid w:val="005D650B"/>
    <w:rsid w:val="005D6D36"/>
    <w:rsid w:val="005D72E8"/>
    <w:rsid w:val="005D78FD"/>
    <w:rsid w:val="005E1425"/>
    <w:rsid w:val="005E1431"/>
    <w:rsid w:val="005E1CF6"/>
    <w:rsid w:val="005E1FDA"/>
    <w:rsid w:val="005E2852"/>
    <w:rsid w:val="005E2B1D"/>
    <w:rsid w:val="005E3D29"/>
    <w:rsid w:val="005E465C"/>
    <w:rsid w:val="005E4B0B"/>
    <w:rsid w:val="005E4B22"/>
    <w:rsid w:val="005E5C77"/>
    <w:rsid w:val="005E6255"/>
    <w:rsid w:val="005E630A"/>
    <w:rsid w:val="005E73DA"/>
    <w:rsid w:val="005E764E"/>
    <w:rsid w:val="005F0150"/>
    <w:rsid w:val="005F1FA5"/>
    <w:rsid w:val="005F23D1"/>
    <w:rsid w:val="005F2FB3"/>
    <w:rsid w:val="005F3055"/>
    <w:rsid w:val="005F335E"/>
    <w:rsid w:val="005F3429"/>
    <w:rsid w:val="005F3D2B"/>
    <w:rsid w:val="005F3D50"/>
    <w:rsid w:val="005F47AB"/>
    <w:rsid w:val="005F50A3"/>
    <w:rsid w:val="005F5A9D"/>
    <w:rsid w:val="005F6015"/>
    <w:rsid w:val="005F66DB"/>
    <w:rsid w:val="005F6EDD"/>
    <w:rsid w:val="00600E15"/>
    <w:rsid w:val="00600E7C"/>
    <w:rsid w:val="006033AC"/>
    <w:rsid w:val="006033C9"/>
    <w:rsid w:val="006042CC"/>
    <w:rsid w:val="00605079"/>
    <w:rsid w:val="006053C4"/>
    <w:rsid w:val="00605B9B"/>
    <w:rsid w:val="00605DE6"/>
    <w:rsid w:val="00606BA8"/>
    <w:rsid w:val="00607EAC"/>
    <w:rsid w:val="006101A0"/>
    <w:rsid w:val="00610B2D"/>
    <w:rsid w:val="00610B4E"/>
    <w:rsid w:val="006129CA"/>
    <w:rsid w:val="00612C4C"/>
    <w:rsid w:val="00613107"/>
    <w:rsid w:val="0061323E"/>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286A"/>
    <w:rsid w:val="00623138"/>
    <w:rsid w:val="00623819"/>
    <w:rsid w:val="00624243"/>
    <w:rsid w:val="00624C17"/>
    <w:rsid w:val="006255E1"/>
    <w:rsid w:val="00627379"/>
    <w:rsid w:val="0062784F"/>
    <w:rsid w:val="0062790C"/>
    <w:rsid w:val="006279EA"/>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5ABE"/>
    <w:rsid w:val="0063665D"/>
    <w:rsid w:val="00636A78"/>
    <w:rsid w:val="00636B68"/>
    <w:rsid w:val="00637171"/>
    <w:rsid w:val="0064077F"/>
    <w:rsid w:val="0064090A"/>
    <w:rsid w:val="00640F0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B97"/>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592"/>
    <w:rsid w:val="00674663"/>
    <w:rsid w:val="00674736"/>
    <w:rsid w:val="006749CD"/>
    <w:rsid w:val="00674F7F"/>
    <w:rsid w:val="0067547B"/>
    <w:rsid w:val="0067551B"/>
    <w:rsid w:val="00675B8B"/>
    <w:rsid w:val="00677A09"/>
    <w:rsid w:val="00677AB9"/>
    <w:rsid w:val="00680194"/>
    <w:rsid w:val="006806A7"/>
    <w:rsid w:val="00680F4C"/>
    <w:rsid w:val="00681B9C"/>
    <w:rsid w:val="0068205A"/>
    <w:rsid w:val="0068250F"/>
    <w:rsid w:val="00682860"/>
    <w:rsid w:val="0068291A"/>
    <w:rsid w:val="00684962"/>
    <w:rsid w:val="00684D52"/>
    <w:rsid w:val="00685872"/>
    <w:rsid w:val="00685CCF"/>
    <w:rsid w:val="0068615E"/>
    <w:rsid w:val="00686345"/>
    <w:rsid w:val="00686C28"/>
    <w:rsid w:val="00686D25"/>
    <w:rsid w:val="00687276"/>
    <w:rsid w:val="00687D39"/>
    <w:rsid w:val="0069044A"/>
    <w:rsid w:val="006922A2"/>
    <w:rsid w:val="006924B6"/>
    <w:rsid w:val="00693631"/>
    <w:rsid w:val="006938C5"/>
    <w:rsid w:val="00694184"/>
    <w:rsid w:val="006A0682"/>
    <w:rsid w:val="006A0A0D"/>
    <w:rsid w:val="006A140B"/>
    <w:rsid w:val="006A1628"/>
    <w:rsid w:val="006A31C8"/>
    <w:rsid w:val="006A32F1"/>
    <w:rsid w:val="006A334B"/>
    <w:rsid w:val="006A3E68"/>
    <w:rsid w:val="006A464E"/>
    <w:rsid w:val="006A55B7"/>
    <w:rsid w:val="006A58AF"/>
    <w:rsid w:val="006A5D1B"/>
    <w:rsid w:val="006A5E2A"/>
    <w:rsid w:val="006A5F4F"/>
    <w:rsid w:val="006A63F4"/>
    <w:rsid w:val="006A751E"/>
    <w:rsid w:val="006B05F5"/>
    <w:rsid w:val="006B0E97"/>
    <w:rsid w:val="006B17F4"/>
    <w:rsid w:val="006B1A65"/>
    <w:rsid w:val="006B2058"/>
    <w:rsid w:val="006B25BA"/>
    <w:rsid w:val="006B29DF"/>
    <w:rsid w:val="006B3CC6"/>
    <w:rsid w:val="006B4A30"/>
    <w:rsid w:val="006B4C7F"/>
    <w:rsid w:val="006B509B"/>
    <w:rsid w:val="006B52CA"/>
    <w:rsid w:val="006B56E5"/>
    <w:rsid w:val="006B5B4E"/>
    <w:rsid w:val="006B63F4"/>
    <w:rsid w:val="006B698F"/>
    <w:rsid w:val="006B7472"/>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D103C"/>
    <w:rsid w:val="006D121C"/>
    <w:rsid w:val="006D14CE"/>
    <w:rsid w:val="006D1A04"/>
    <w:rsid w:val="006D1DBB"/>
    <w:rsid w:val="006D2F36"/>
    <w:rsid w:val="006D32CF"/>
    <w:rsid w:val="006D47ED"/>
    <w:rsid w:val="006D4890"/>
    <w:rsid w:val="006D5125"/>
    <w:rsid w:val="006D5F2E"/>
    <w:rsid w:val="006D65B4"/>
    <w:rsid w:val="006D798A"/>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0C8"/>
    <w:rsid w:val="006F1CD7"/>
    <w:rsid w:val="006F1FBD"/>
    <w:rsid w:val="006F2F7F"/>
    <w:rsid w:val="006F35EA"/>
    <w:rsid w:val="006F3C57"/>
    <w:rsid w:val="006F4C93"/>
    <w:rsid w:val="006F5692"/>
    <w:rsid w:val="006F5A9E"/>
    <w:rsid w:val="006F5C26"/>
    <w:rsid w:val="006F5EF0"/>
    <w:rsid w:val="006F6144"/>
    <w:rsid w:val="006F61BA"/>
    <w:rsid w:val="006F6C64"/>
    <w:rsid w:val="006F6DE8"/>
    <w:rsid w:val="006F79BB"/>
    <w:rsid w:val="00700824"/>
    <w:rsid w:val="00701057"/>
    <w:rsid w:val="00701B6D"/>
    <w:rsid w:val="00701C65"/>
    <w:rsid w:val="00701E6D"/>
    <w:rsid w:val="00703B5D"/>
    <w:rsid w:val="00704DF0"/>
    <w:rsid w:val="00706209"/>
    <w:rsid w:val="00706920"/>
    <w:rsid w:val="00706DC7"/>
    <w:rsid w:val="0070770F"/>
    <w:rsid w:val="007078BF"/>
    <w:rsid w:val="00707B2E"/>
    <w:rsid w:val="0070C86A"/>
    <w:rsid w:val="0071022A"/>
    <w:rsid w:val="00710A2E"/>
    <w:rsid w:val="00710E38"/>
    <w:rsid w:val="007119BC"/>
    <w:rsid w:val="00712739"/>
    <w:rsid w:val="00712DEC"/>
    <w:rsid w:val="00713D85"/>
    <w:rsid w:val="00713EA9"/>
    <w:rsid w:val="007145CA"/>
    <w:rsid w:val="00714A61"/>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34D"/>
    <w:rsid w:val="00731664"/>
    <w:rsid w:val="00731670"/>
    <w:rsid w:val="00731857"/>
    <w:rsid w:val="00731A11"/>
    <w:rsid w:val="00731A9A"/>
    <w:rsid w:val="00731C74"/>
    <w:rsid w:val="00732AFF"/>
    <w:rsid w:val="0073401C"/>
    <w:rsid w:val="00734651"/>
    <w:rsid w:val="00734CEC"/>
    <w:rsid w:val="007352E3"/>
    <w:rsid w:val="00735CA3"/>
    <w:rsid w:val="007373BF"/>
    <w:rsid w:val="007376CE"/>
    <w:rsid w:val="00737A23"/>
    <w:rsid w:val="00737D0C"/>
    <w:rsid w:val="00737D68"/>
    <w:rsid w:val="00740A8A"/>
    <w:rsid w:val="00741C8A"/>
    <w:rsid w:val="00743D31"/>
    <w:rsid w:val="00744098"/>
    <w:rsid w:val="0074480B"/>
    <w:rsid w:val="00744AA7"/>
    <w:rsid w:val="00744DB9"/>
    <w:rsid w:val="00745519"/>
    <w:rsid w:val="00745D90"/>
    <w:rsid w:val="00745EF3"/>
    <w:rsid w:val="007460F8"/>
    <w:rsid w:val="0074752A"/>
    <w:rsid w:val="00747A14"/>
    <w:rsid w:val="0075024C"/>
    <w:rsid w:val="0075070F"/>
    <w:rsid w:val="00750BB7"/>
    <w:rsid w:val="00750F7A"/>
    <w:rsid w:val="00751164"/>
    <w:rsid w:val="007513FC"/>
    <w:rsid w:val="00751ACD"/>
    <w:rsid w:val="007527DA"/>
    <w:rsid w:val="0075292D"/>
    <w:rsid w:val="007531DC"/>
    <w:rsid w:val="00753590"/>
    <w:rsid w:val="00753F87"/>
    <w:rsid w:val="00754D43"/>
    <w:rsid w:val="00754FB0"/>
    <w:rsid w:val="00756493"/>
    <w:rsid w:val="007570B6"/>
    <w:rsid w:val="00757280"/>
    <w:rsid w:val="007577CA"/>
    <w:rsid w:val="00757884"/>
    <w:rsid w:val="00757C14"/>
    <w:rsid w:val="00757F78"/>
    <w:rsid w:val="00760A52"/>
    <w:rsid w:val="00760D26"/>
    <w:rsid w:val="00762CAE"/>
    <w:rsid w:val="007632B9"/>
    <w:rsid w:val="0076375F"/>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843"/>
    <w:rsid w:val="00773EF9"/>
    <w:rsid w:val="007745EB"/>
    <w:rsid w:val="007745F5"/>
    <w:rsid w:val="007746D7"/>
    <w:rsid w:val="00774973"/>
    <w:rsid w:val="007752A4"/>
    <w:rsid w:val="0077582D"/>
    <w:rsid w:val="00776085"/>
    <w:rsid w:val="00776C0B"/>
    <w:rsid w:val="00776E10"/>
    <w:rsid w:val="00777144"/>
    <w:rsid w:val="0077741B"/>
    <w:rsid w:val="00780E7D"/>
    <w:rsid w:val="0078205F"/>
    <w:rsid w:val="00782151"/>
    <w:rsid w:val="00782236"/>
    <w:rsid w:val="00782E5D"/>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6BA"/>
    <w:rsid w:val="0079472A"/>
    <w:rsid w:val="007949E8"/>
    <w:rsid w:val="00794A79"/>
    <w:rsid w:val="00795534"/>
    <w:rsid w:val="007955F9"/>
    <w:rsid w:val="00796761"/>
    <w:rsid w:val="00796ADA"/>
    <w:rsid w:val="00796EEF"/>
    <w:rsid w:val="007972A1"/>
    <w:rsid w:val="007A0080"/>
    <w:rsid w:val="007A3043"/>
    <w:rsid w:val="007A339C"/>
    <w:rsid w:val="007A3561"/>
    <w:rsid w:val="007A3721"/>
    <w:rsid w:val="007A4050"/>
    <w:rsid w:val="007A4CF5"/>
    <w:rsid w:val="007A4E2F"/>
    <w:rsid w:val="007A5112"/>
    <w:rsid w:val="007A53B6"/>
    <w:rsid w:val="007A58A6"/>
    <w:rsid w:val="007A5F4A"/>
    <w:rsid w:val="007A5FF6"/>
    <w:rsid w:val="007A6037"/>
    <w:rsid w:val="007A64D0"/>
    <w:rsid w:val="007A65C0"/>
    <w:rsid w:val="007A69E5"/>
    <w:rsid w:val="007A77DB"/>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35"/>
    <w:rsid w:val="007D22EF"/>
    <w:rsid w:val="007D31DD"/>
    <w:rsid w:val="007D349F"/>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37A6"/>
    <w:rsid w:val="007E3F9B"/>
    <w:rsid w:val="007E4708"/>
    <w:rsid w:val="007E4D64"/>
    <w:rsid w:val="007E50FA"/>
    <w:rsid w:val="007E52AF"/>
    <w:rsid w:val="007E546F"/>
    <w:rsid w:val="007E5B4B"/>
    <w:rsid w:val="007E615D"/>
    <w:rsid w:val="007E65D0"/>
    <w:rsid w:val="007E6A97"/>
    <w:rsid w:val="007E6AEB"/>
    <w:rsid w:val="007E6EDE"/>
    <w:rsid w:val="007E76E0"/>
    <w:rsid w:val="007F1B48"/>
    <w:rsid w:val="007F305E"/>
    <w:rsid w:val="007F3771"/>
    <w:rsid w:val="007F3FAD"/>
    <w:rsid w:val="007F449E"/>
    <w:rsid w:val="007F4825"/>
    <w:rsid w:val="007F4F92"/>
    <w:rsid w:val="007F5012"/>
    <w:rsid w:val="007F5630"/>
    <w:rsid w:val="007F5930"/>
    <w:rsid w:val="007F5A12"/>
    <w:rsid w:val="007F5A69"/>
    <w:rsid w:val="007F69E7"/>
    <w:rsid w:val="007F6B65"/>
    <w:rsid w:val="007F6F4A"/>
    <w:rsid w:val="007F72BE"/>
    <w:rsid w:val="007F77B2"/>
    <w:rsid w:val="007F7CD9"/>
    <w:rsid w:val="00800891"/>
    <w:rsid w:val="00800FE0"/>
    <w:rsid w:val="008010E7"/>
    <w:rsid w:val="0080142E"/>
    <w:rsid w:val="00802091"/>
    <w:rsid w:val="0080258B"/>
    <w:rsid w:val="008032A3"/>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489"/>
    <w:rsid w:val="00821628"/>
    <w:rsid w:val="0082171F"/>
    <w:rsid w:val="00821D91"/>
    <w:rsid w:val="0082298A"/>
    <w:rsid w:val="00822F53"/>
    <w:rsid w:val="00823DD7"/>
    <w:rsid w:val="0082457D"/>
    <w:rsid w:val="008245E0"/>
    <w:rsid w:val="00824FFD"/>
    <w:rsid w:val="00825B60"/>
    <w:rsid w:val="0082679D"/>
    <w:rsid w:val="00827446"/>
    <w:rsid w:val="00827711"/>
    <w:rsid w:val="00827E45"/>
    <w:rsid w:val="00827FDC"/>
    <w:rsid w:val="00827FEF"/>
    <w:rsid w:val="008307F2"/>
    <w:rsid w:val="00830AEA"/>
    <w:rsid w:val="0083139F"/>
    <w:rsid w:val="00831494"/>
    <w:rsid w:val="008315A1"/>
    <w:rsid w:val="00831DE1"/>
    <w:rsid w:val="0083223B"/>
    <w:rsid w:val="00833386"/>
    <w:rsid w:val="008335A1"/>
    <w:rsid w:val="00833A41"/>
    <w:rsid w:val="00833E11"/>
    <w:rsid w:val="00834335"/>
    <w:rsid w:val="008346AC"/>
    <w:rsid w:val="00835621"/>
    <w:rsid w:val="00835A4C"/>
    <w:rsid w:val="008401D8"/>
    <w:rsid w:val="00841A5D"/>
    <w:rsid w:val="00841F16"/>
    <w:rsid w:val="00843479"/>
    <w:rsid w:val="00845303"/>
    <w:rsid w:val="0084653F"/>
    <w:rsid w:val="008471A8"/>
    <w:rsid w:val="0084724C"/>
    <w:rsid w:val="00847617"/>
    <w:rsid w:val="00851B29"/>
    <w:rsid w:val="00852889"/>
    <w:rsid w:val="008528A5"/>
    <w:rsid w:val="00852E2D"/>
    <w:rsid w:val="00852FBA"/>
    <w:rsid w:val="008536AB"/>
    <w:rsid w:val="008538B0"/>
    <w:rsid w:val="00854BD2"/>
    <w:rsid w:val="008550FC"/>
    <w:rsid w:val="0085521E"/>
    <w:rsid w:val="00855BA7"/>
    <w:rsid w:val="00855D68"/>
    <w:rsid w:val="00856093"/>
    <w:rsid w:val="00856CB3"/>
    <w:rsid w:val="00857283"/>
    <w:rsid w:val="00857488"/>
    <w:rsid w:val="00860031"/>
    <w:rsid w:val="00862464"/>
    <w:rsid w:val="0086306C"/>
    <w:rsid w:val="008630F8"/>
    <w:rsid w:val="00863207"/>
    <w:rsid w:val="008634D2"/>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C38"/>
    <w:rsid w:val="00884228"/>
    <w:rsid w:val="008842A9"/>
    <w:rsid w:val="0088430D"/>
    <w:rsid w:val="00884686"/>
    <w:rsid w:val="00884B23"/>
    <w:rsid w:val="00884BC8"/>
    <w:rsid w:val="00884BE4"/>
    <w:rsid w:val="008857DB"/>
    <w:rsid w:val="0088587F"/>
    <w:rsid w:val="00885B18"/>
    <w:rsid w:val="00886137"/>
    <w:rsid w:val="008868A1"/>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ED6"/>
    <w:rsid w:val="008A3EE6"/>
    <w:rsid w:val="008A42E0"/>
    <w:rsid w:val="008A53B3"/>
    <w:rsid w:val="008A5A5B"/>
    <w:rsid w:val="008A63DC"/>
    <w:rsid w:val="008A72F8"/>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BEA"/>
    <w:rsid w:val="008C3F15"/>
    <w:rsid w:val="008C447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9016FE"/>
    <w:rsid w:val="00901FCC"/>
    <w:rsid w:val="009025B3"/>
    <w:rsid w:val="00902A5A"/>
    <w:rsid w:val="00902AD9"/>
    <w:rsid w:val="00902D41"/>
    <w:rsid w:val="009031E0"/>
    <w:rsid w:val="00903F99"/>
    <w:rsid w:val="00904234"/>
    <w:rsid w:val="009061E6"/>
    <w:rsid w:val="00907405"/>
    <w:rsid w:val="009076DF"/>
    <w:rsid w:val="00907B12"/>
    <w:rsid w:val="00907DA7"/>
    <w:rsid w:val="00907F64"/>
    <w:rsid w:val="009106D3"/>
    <w:rsid w:val="009108CF"/>
    <w:rsid w:val="00911B06"/>
    <w:rsid w:val="009137E0"/>
    <w:rsid w:val="00913E7A"/>
    <w:rsid w:val="009158A2"/>
    <w:rsid w:val="009165FA"/>
    <w:rsid w:val="00917D56"/>
    <w:rsid w:val="00917F7C"/>
    <w:rsid w:val="00920FBE"/>
    <w:rsid w:val="00922D2D"/>
    <w:rsid w:val="00922D64"/>
    <w:rsid w:val="009231B3"/>
    <w:rsid w:val="009232A8"/>
    <w:rsid w:val="0092335E"/>
    <w:rsid w:val="00923834"/>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B27"/>
    <w:rsid w:val="00934E4F"/>
    <w:rsid w:val="009350C7"/>
    <w:rsid w:val="00935577"/>
    <w:rsid w:val="00935ED9"/>
    <w:rsid w:val="00936416"/>
    <w:rsid w:val="00937907"/>
    <w:rsid w:val="0094075A"/>
    <w:rsid w:val="00940BCE"/>
    <w:rsid w:val="0094171D"/>
    <w:rsid w:val="00942559"/>
    <w:rsid w:val="0094294C"/>
    <w:rsid w:val="00942FD7"/>
    <w:rsid w:val="00943245"/>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995"/>
    <w:rsid w:val="00964BEE"/>
    <w:rsid w:val="00965674"/>
    <w:rsid w:val="009662DA"/>
    <w:rsid w:val="00966940"/>
    <w:rsid w:val="00966AEF"/>
    <w:rsid w:val="009672CA"/>
    <w:rsid w:val="00970375"/>
    <w:rsid w:val="00970B66"/>
    <w:rsid w:val="00970DB4"/>
    <w:rsid w:val="009714A1"/>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2213"/>
    <w:rsid w:val="0099221A"/>
    <w:rsid w:val="009928DD"/>
    <w:rsid w:val="00993351"/>
    <w:rsid w:val="009941A9"/>
    <w:rsid w:val="0099467F"/>
    <w:rsid w:val="00994A5A"/>
    <w:rsid w:val="00994F09"/>
    <w:rsid w:val="009950CE"/>
    <w:rsid w:val="00995148"/>
    <w:rsid w:val="009951AD"/>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0F8"/>
    <w:rsid w:val="009D56F5"/>
    <w:rsid w:val="009D6E26"/>
    <w:rsid w:val="009D6E7F"/>
    <w:rsid w:val="009D71B6"/>
    <w:rsid w:val="009D7573"/>
    <w:rsid w:val="009D7C41"/>
    <w:rsid w:val="009D7D10"/>
    <w:rsid w:val="009E05B8"/>
    <w:rsid w:val="009E2713"/>
    <w:rsid w:val="009E31AF"/>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BC8"/>
    <w:rsid w:val="009F7C74"/>
    <w:rsid w:val="00A00195"/>
    <w:rsid w:val="00A00199"/>
    <w:rsid w:val="00A00829"/>
    <w:rsid w:val="00A01538"/>
    <w:rsid w:val="00A03573"/>
    <w:rsid w:val="00A0597A"/>
    <w:rsid w:val="00A06211"/>
    <w:rsid w:val="00A067A9"/>
    <w:rsid w:val="00A06802"/>
    <w:rsid w:val="00A07268"/>
    <w:rsid w:val="00A07295"/>
    <w:rsid w:val="00A07434"/>
    <w:rsid w:val="00A10143"/>
    <w:rsid w:val="00A1022C"/>
    <w:rsid w:val="00A12332"/>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762"/>
    <w:rsid w:val="00A37A48"/>
    <w:rsid w:val="00A37D25"/>
    <w:rsid w:val="00A40310"/>
    <w:rsid w:val="00A40B83"/>
    <w:rsid w:val="00A41664"/>
    <w:rsid w:val="00A421CE"/>
    <w:rsid w:val="00A422FF"/>
    <w:rsid w:val="00A42325"/>
    <w:rsid w:val="00A42893"/>
    <w:rsid w:val="00A4295A"/>
    <w:rsid w:val="00A440B8"/>
    <w:rsid w:val="00A44203"/>
    <w:rsid w:val="00A44296"/>
    <w:rsid w:val="00A4464C"/>
    <w:rsid w:val="00A44B06"/>
    <w:rsid w:val="00A4534E"/>
    <w:rsid w:val="00A459E2"/>
    <w:rsid w:val="00A45B47"/>
    <w:rsid w:val="00A45DA4"/>
    <w:rsid w:val="00A46600"/>
    <w:rsid w:val="00A4732E"/>
    <w:rsid w:val="00A4795F"/>
    <w:rsid w:val="00A47D0B"/>
    <w:rsid w:val="00A50B20"/>
    <w:rsid w:val="00A50C81"/>
    <w:rsid w:val="00A510D3"/>
    <w:rsid w:val="00A52A31"/>
    <w:rsid w:val="00A54D5F"/>
    <w:rsid w:val="00A55304"/>
    <w:rsid w:val="00A55B38"/>
    <w:rsid w:val="00A55D1F"/>
    <w:rsid w:val="00A55D23"/>
    <w:rsid w:val="00A56501"/>
    <w:rsid w:val="00A57B9A"/>
    <w:rsid w:val="00A60B91"/>
    <w:rsid w:val="00A60CA3"/>
    <w:rsid w:val="00A61AE1"/>
    <w:rsid w:val="00A632ED"/>
    <w:rsid w:val="00A6362D"/>
    <w:rsid w:val="00A63719"/>
    <w:rsid w:val="00A63D09"/>
    <w:rsid w:val="00A63EF4"/>
    <w:rsid w:val="00A6451E"/>
    <w:rsid w:val="00A669BF"/>
    <w:rsid w:val="00A679AD"/>
    <w:rsid w:val="00A67D38"/>
    <w:rsid w:val="00A71506"/>
    <w:rsid w:val="00A7260C"/>
    <w:rsid w:val="00A72953"/>
    <w:rsid w:val="00A72BEB"/>
    <w:rsid w:val="00A72E13"/>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46CD"/>
    <w:rsid w:val="00A84868"/>
    <w:rsid w:val="00A84A53"/>
    <w:rsid w:val="00A85190"/>
    <w:rsid w:val="00A870CA"/>
    <w:rsid w:val="00A871B6"/>
    <w:rsid w:val="00A87F91"/>
    <w:rsid w:val="00A9026D"/>
    <w:rsid w:val="00A90696"/>
    <w:rsid w:val="00A92389"/>
    <w:rsid w:val="00A93381"/>
    <w:rsid w:val="00A9542F"/>
    <w:rsid w:val="00A95578"/>
    <w:rsid w:val="00A95DAD"/>
    <w:rsid w:val="00A9697B"/>
    <w:rsid w:val="00A9717C"/>
    <w:rsid w:val="00A97412"/>
    <w:rsid w:val="00AA0975"/>
    <w:rsid w:val="00AA0B83"/>
    <w:rsid w:val="00AA126E"/>
    <w:rsid w:val="00AA1A72"/>
    <w:rsid w:val="00AA26A7"/>
    <w:rsid w:val="00AA36D1"/>
    <w:rsid w:val="00AA37E7"/>
    <w:rsid w:val="00AA3A9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843"/>
    <w:rsid w:val="00AC60A9"/>
    <w:rsid w:val="00AC69F4"/>
    <w:rsid w:val="00AC6A2D"/>
    <w:rsid w:val="00AC78BF"/>
    <w:rsid w:val="00AD0F17"/>
    <w:rsid w:val="00AD1FF6"/>
    <w:rsid w:val="00AD29BF"/>
    <w:rsid w:val="00AD2C0D"/>
    <w:rsid w:val="00AD4393"/>
    <w:rsid w:val="00AD4803"/>
    <w:rsid w:val="00AD4A4D"/>
    <w:rsid w:val="00AD4A81"/>
    <w:rsid w:val="00AD53A1"/>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3C7B"/>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9CB"/>
    <w:rsid w:val="00B31BAB"/>
    <w:rsid w:val="00B31FAC"/>
    <w:rsid w:val="00B32905"/>
    <w:rsid w:val="00B32FC0"/>
    <w:rsid w:val="00B3325A"/>
    <w:rsid w:val="00B334EE"/>
    <w:rsid w:val="00B33814"/>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BE6"/>
    <w:rsid w:val="00B4142D"/>
    <w:rsid w:val="00B4364F"/>
    <w:rsid w:val="00B43CD7"/>
    <w:rsid w:val="00B44464"/>
    <w:rsid w:val="00B44EDE"/>
    <w:rsid w:val="00B44F79"/>
    <w:rsid w:val="00B45208"/>
    <w:rsid w:val="00B45943"/>
    <w:rsid w:val="00B4619B"/>
    <w:rsid w:val="00B465D4"/>
    <w:rsid w:val="00B46623"/>
    <w:rsid w:val="00B474F7"/>
    <w:rsid w:val="00B47BAF"/>
    <w:rsid w:val="00B47CF1"/>
    <w:rsid w:val="00B47D6E"/>
    <w:rsid w:val="00B51F73"/>
    <w:rsid w:val="00B52315"/>
    <w:rsid w:val="00B52532"/>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3714"/>
    <w:rsid w:val="00B63D8D"/>
    <w:rsid w:val="00B6436C"/>
    <w:rsid w:val="00B6442D"/>
    <w:rsid w:val="00B6462E"/>
    <w:rsid w:val="00B64900"/>
    <w:rsid w:val="00B664FF"/>
    <w:rsid w:val="00B66BF8"/>
    <w:rsid w:val="00B66EB5"/>
    <w:rsid w:val="00B67A69"/>
    <w:rsid w:val="00B7021F"/>
    <w:rsid w:val="00B70372"/>
    <w:rsid w:val="00B707B2"/>
    <w:rsid w:val="00B70C26"/>
    <w:rsid w:val="00B71559"/>
    <w:rsid w:val="00B717C7"/>
    <w:rsid w:val="00B726D4"/>
    <w:rsid w:val="00B72A87"/>
    <w:rsid w:val="00B72BDD"/>
    <w:rsid w:val="00B72CB7"/>
    <w:rsid w:val="00B743F4"/>
    <w:rsid w:val="00B7450A"/>
    <w:rsid w:val="00B745CE"/>
    <w:rsid w:val="00B75411"/>
    <w:rsid w:val="00B758D0"/>
    <w:rsid w:val="00B75B1C"/>
    <w:rsid w:val="00B76289"/>
    <w:rsid w:val="00B763F8"/>
    <w:rsid w:val="00B770AA"/>
    <w:rsid w:val="00B7737C"/>
    <w:rsid w:val="00B776B0"/>
    <w:rsid w:val="00B77781"/>
    <w:rsid w:val="00B7792E"/>
    <w:rsid w:val="00B7794D"/>
    <w:rsid w:val="00B81A95"/>
    <w:rsid w:val="00B81C32"/>
    <w:rsid w:val="00B821E6"/>
    <w:rsid w:val="00B82CA9"/>
    <w:rsid w:val="00B82D07"/>
    <w:rsid w:val="00B834BE"/>
    <w:rsid w:val="00B83F69"/>
    <w:rsid w:val="00B84145"/>
    <w:rsid w:val="00B84D25"/>
    <w:rsid w:val="00B85960"/>
    <w:rsid w:val="00B85CDC"/>
    <w:rsid w:val="00B86695"/>
    <w:rsid w:val="00B86984"/>
    <w:rsid w:val="00B86C48"/>
    <w:rsid w:val="00B86CDC"/>
    <w:rsid w:val="00B86FD0"/>
    <w:rsid w:val="00B90233"/>
    <w:rsid w:val="00B90B3A"/>
    <w:rsid w:val="00B91163"/>
    <w:rsid w:val="00B926D3"/>
    <w:rsid w:val="00B92AB6"/>
    <w:rsid w:val="00B92F41"/>
    <w:rsid w:val="00B93722"/>
    <w:rsid w:val="00B93C34"/>
    <w:rsid w:val="00B942C1"/>
    <w:rsid w:val="00B947F3"/>
    <w:rsid w:val="00B9530D"/>
    <w:rsid w:val="00B95D4F"/>
    <w:rsid w:val="00B95E03"/>
    <w:rsid w:val="00B960B5"/>
    <w:rsid w:val="00B961F4"/>
    <w:rsid w:val="00B969B2"/>
    <w:rsid w:val="00B97085"/>
    <w:rsid w:val="00B97103"/>
    <w:rsid w:val="00B97297"/>
    <w:rsid w:val="00B972DC"/>
    <w:rsid w:val="00B97703"/>
    <w:rsid w:val="00B977BF"/>
    <w:rsid w:val="00BA0154"/>
    <w:rsid w:val="00BA06A4"/>
    <w:rsid w:val="00BA07B6"/>
    <w:rsid w:val="00BA0B62"/>
    <w:rsid w:val="00BA2299"/>
    <w:rsid w:val="00BA42B2"/>
    <w:rsid w:val="00BA4426"/>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C04"/>
    <w:rsid w:val="00BD5F5C"/>
    <w:rsid w:val="00BD69CA"/>
    <w:rsid w:val="00BE0231"/>
    <w:rsid w:val="00BE0C55"/>
    <w:rsid w:val="00BE0DCF"/>
    <w:rsid w:val="00BE0F57"/>
    <w:rsid w:val="00BE191C"/>
    <w:rsid w:val="00BE1B0F"/>
    <w:rsid w:val="00BE1CCA"/>
    <w:rsid w:val="00BE1EEE"/>
    <w:rsid w:val="00BE205F"/>
    <w:rsid w:val="00BE2C0A"/>
    <w:rsid w:val="00BE3768"/>
    <w:rsid w:val="00BE37AA"/>
    <w:rsid w:val="00BE37FB"/>
    <w:rsid w:val="00BE3840"/>
    <w:rsid w:val="00BE3970"/>
    <w:rsid w:val="00BE3A15"/>
    <w:rsid w:val="00BE46E6"/>
    <w:rsid w:val="00BE519D"/>
    <w:rsid w:val="00BE52A9"/>
    <w:rsid w:val="00BE6032"/>
    <w:rsid w:val="00BE6746"/>
    <w:rsid w:val="00BE6969"/>
    <w:rsid w:val="00BE6CBE"/>
    <w:rsid w:val="00BF07C7"/>
    <w:rsid w:val="00BF1138"/>
    <w:rsid w:val="00BF13FB"/>
    <w:rsid w:val="00BF2D63"/>
    <w:rsid w:val="00BF3444"/>
    <w:rsid w:val="00BF3578"/>
    <w:rsid w:val="00BF38B1"/>
    <w:rsid w:val="00BF3A78"/>
    <w:rsid w:val="00BF431E"/>
    <w:rsid w:val="00BF45AE"/>
    <w:rsid w:val="00BF4951"/>
    <w:rsid w:val="00BF4A70"/>
    <w:rsid w:val="00BF4CAB"/>
    <w:rsid w:val="00BF4ECB"/>
    <w:rsid w:val="00BF51E3"/>
    <w:rsid w:val="00BF526D"/>
    <w:rsid w:val="00BF5779"/>
    <w:rsid w:val="00BF57C1"/>
    <w:rsid w:val="00BF6082"/>
    <w:rsid w:val="00BF666C"/>
    <w:rsid w:val="00BF6CC9"/>
    <w:rsid w:val="00C017FA"/>
    <w:rsid w:val="00C01A4A"/>
    <w:rsid w:val="00C0207B"/>
    <w:rsid w:val="00C0250A"/>
    <w:rsid w:val="00C0261E"/>
    <w:rsid w:val="00C026FB"/>
    <w:rsid w:val="00C02AE4"/>
    <w:rsid w:val="00C030C9"/>
    <w:rsid w:val="00C03B29"/>
    <w:rsid w:val="00C03D31"/>
    <w:rsid w:val="00C04F46"/>
    <w:rsid w:val="00C052FA"/>
    <w:rsid w:val="00C0564F"/>
    <w:rsid w:val="00C05A69"/>
    <w:rsid w:val="00C06B65"/>
    <w:rsid w:val="00C0764B"/>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2B7"/>
    <w:rsid w:val="00C27B53"/>
    <w:rsid w:val="00C27C84"/>
    <w:rsid w:val="00C300C3"/>
    <w:rsid w:val="00C300FF"/>
    <w:rsid w:val="00C30462"/>
    <w:rsid w:val="00C30AEE"/>
    <w:rsid w:val="00C31DC9"/>
    <w:rsid w:val="00C3296E"/>
    <w:rsid w:val="00C32EA2"/>
    <w:rsid w:val="00C35339"/>
    <w:rsid w:val="00C35EE3"/>
    <w:rsid w:val="00C364FC"/>
    <w:rsid w:val="00C37767"/>
    <w:rsid w:val="00C37A41"/>
    <w:rsid w:val="00C37C9E"/>
    <w:rsid w:val="00C40D2C"/>
    <w:rsid w:val="00C41130"/>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131"/>
    <w:rsid w:val="00C74509"/>
    <w:rsid w:val="00C74AC3"/>
    <w:rsid w:val="00C74C2E"/>
    <w:rsid w:val="00C75085"/>
    <w:rsid w:val="00C75A54"/>
    <w:rsid w:val="00C75A7A"/>
    <w:rsid w:val="00C75EDD"/>
    <w:rsid w:val="00C76797"/>
    <w:rsid w:val="00C7690B"/>
    <w:rsid w:val="00C77A3A"/>
    <w:rsid w:val="00C80E3D"/>
    <w:rsid w:val="00C81153"/>
    <w:rsid w:val="00C81B7F"/>
    <w:rsid w:val="00C81D07"/>
    <w:rsid w:val="00C81F84"/>
    <w:rsid w:val="00C8209F"/>
    <w:rsid w:val="00C821D4"/>
    <w:rsid w:val="00C822C4"/>
    <w:rsid w:val="00C823B7"/>
    <w:rsid w:val="00C8249F"/>
    <w:rsid w:val="00C82985"/>
    <w:rsid w:val="00C83184"/>
    <w:rsid w:val="00C83932"/>
    <w:rsid w:val="00C8482E"/>
    <w:rsid w:val="00C8504C"/>
    <w:rsid w:val="00C86C2E"/>
    <w:rsid w:val="00C90048"/>
    <w:rsid w:val="00C9103E"/>
    <w:rsid w:val="00C914A2"/>
    <w:rsid w:val="00C91944"/>
    <w:rsid w:val="00C92760"/>
    <w:rsid w:val="00C92B3F"/>
    <w:rsid w:val="00C933A8"/>
    <w:rsid w:val="00C96B6E"/>
    <w:rsid w:val="00C96C54"/>
    <w:rsid w:val="00C97018"/>
    <w:rsid w:val="00C975C2"/>
    <w:rsid w:val="00C97B87"/>
    <w:rsid w:val="00CA400B"/>
    <w:rsid w:val="00CA47EF"/>
    <w:rsid w:val="00CA5013"/>
    <w:rsid w:val="00CA5414"/>
    <w:rsid w:val="00CA57F2"/>
    <w:rsid w:val="00CA5C1E"/>
    <w:rsid w:val="00CA5C20"/>
    <w:rsid w:val="00CA63AC"/>
    <w:rsid w:val="00CA663C"/>
    <w:rsid w:val="00CA7AF1"/>
    <w:rsid w:val="00CA7F5F"/>
    <w:rsid w:val="00CB0519"/>
    <w:rsid w:val="00CB078B"/>
    <w:rsid w:val="00CB145D"/>
    <w:rsid w:val="00CB14E6"/>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B55"/>
    <w:rsid w:val="00CC6CC5"/>
    <w:rsid w:val="00CC72CA"/>
    <w:rsid w:val="00CC7E2B"/>
    <w:rsid w:val="00CD0260"/>
    <w:rsid w:val="00CD0DAB"/>
    <w:rsid w:val="00CD0F65"/>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5F47"/>
    <w:rsid w:val="00CE639D"/>
    <w:rsid w:val="00CE6A0F"/>
    <w:rsid w:val="00CE71EE"/>
    <w:rsid w:val="00CE730E"/>
    <w:rsid w:val="00CE7F16"/>
    <w:rsid w:val="00CF0B92"/>
    <w:rsid w:val="00CF12CF"/>
    <w:rsid w:val="00CF1ABF"/>
    <w:rsid w:val="00CF1AC8"/>
    <w:rsid w:val="00CF1EF2"/>
    <w:rsid w:val="00CF237F"/>
    <w:rsid w:val="00CF243D"/>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F79"/>
    <w:rsid w:val="00D02E10"/>
    <w:rsid w:val="00D03EF0"/>
    <w:rsid w:val="00D049B1"/>
    <w:rsid w:val="00D04F26"/>
    <w:rsid w:val="00D04FCF"/>
    <w:rsid w:val="00D05E9F"/>
    <w:rsid w:val="00D078BA"/>
    <w:rsid w:val="00D10421"/>
    <w:rsid w:val="00D10A86"/>
    <w:rsid w:val="00D10C04"/>
    <w:rsid w:val="00D10EE7"/>
    <w:rsid w:val="00D115AC"/>
    <w:rsid w:val="00D11919"/>
    <w:rsid w:val="00D12227"/>
    <w:rsid w:val="00D132BD"/>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3B8"/>
    <w:rsid w:val="00D25A76"/>
    <w:rsid w:val="00D261F7"/>
    <w:rsid w:val="00D26E10"/>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D2C"/>
    <w:rsid w:val="00D5426D"/>
    <w:rsid w:val="00D5437E"/>
    <w:rsid w:val="00D54704"/>
    <w:rsid w:val="00D5623E"/>
    <w:rsid w:val="00D56A8D"/>
    <w:rsid w:val="00D56CD0"/>
    <w:rsid w:val="00D5709E"/>
    <w:rsid w:val="00D579E3"/>
    <w:rsid w:val="00D57AC9"/>
    <w:rsid w:val="00D57ADB"/>
    <w:rsid w:val="00D60048"/>
    <w:rsid w:val="00D61300"/>
    <w:rsid w:val="00D6138F"/>
    <w:rsid w:val="00D61397"/>
    <w:rsid w:val="00D6370E"/>
    <w:rsid w:val="00D63E18"/>
    <w:rsid w:val="00D645CF"/>
    <w:rsid w:val="00D650C5"/>
    <w:rsid w:val="00D65281"/>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FCC"/>
    <w:rsid w:val="00DA427F"/>
    <w:rsid w:val="00DA5B46"/>
    <w:rsid w:val="00DA61DE"/>
    <w:rsid w:val="00DA6D5A"/>
    <w:rsid w:val="00DA7B09"/>
    <w:rsid w:val="00DA7FFB"/>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1B08"/>
    <w:rsid w:val="00DC21CC"/>
    <w:rsid w:val="00DC2347"/>
    <w:rsid w:val="00DC27F2"/>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16E"/>
    <w:rsid w:val="00DE43E1"/>
    <w:rsid w:val="00DE44CC"/>
    <w:rsid w:val="00DE499B"/>
    <w:rsid w:val="00DE50CC"/>
    <w:rsid w:val="00DE5685"/>
    <w:rsid w:val="00DE636B"/>
    <w:rsid w:val="00DE6B1E"/>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2045"/>
    <w:rsid w:val="00E03354"/>
    <w:rsid w:val="00E0338D"/>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0F16"/>
    <w:rsid w:val="00E21396"/>
    <w:rsid w:val="00E21CFF"/>
    <w:rsid w:val="00E2249A"/>
    <w:rsid w:val="00E234B2"/>
    <w:rsid w:val="00E236F5"/>
    <w:rsid w:val="00E24506"/>
    <w:rsid w:val="00E25492"/>
    <w:rsid w:val="00E259D5"/>
    <w:rsid w:val="00E27202"/>
    <w:rsid w:val="00E27BFF"/>
    <w:rsid w:val="00E30487"/>
    <w:rsid w:val="00E30881"/>
    <w:rsid w:val="00E30C62"/>
    <w:rsid w:val="00E31D6F"/>
    <w:rsid w:val="00E3209E"/>
    <w:rsid w:val="00E33297"/>
    <w:rsid w:val="00E332AF"/>
    <w:rsid w:val="00E33AD7"/>
    <w:rsid w:val="00E34FC8"/>
    <w:rsid w:val="00E3596F"/>
    <w:rsid w:val="00E35E2D"/>
    <w:rsid w:val="00E361BD"/>
    <w:rsid w:val="00E37F64"/>
    <w:rsid w:val="00E37F73"/>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3A9"/>
    <w:rsid w:val="00E57866"/>
    <w:rsid w:val="00E61064"/>
    <w:rsid w:val="00E61395"/>
    <w:rsid w:val="00E61663"/>
    <w:rsid w:val="00E617E9"/>
    <w:rsid w:val="00E61AAE"/>
    <w:rsid w:val="00E63585"/>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27A5"/>
    <w:rsid w:val="00E73624"/>
    <w:rsid w:val="00E73D1C"/>
    <w:rsid w:val="00E73D80"/>
    <w:rsid w:val="00E74CA6"/>
    <w:rsid w:val="00E758D3"/>
    <w:rsid w:val="00E75974"/>
    <w:rsid w:val="00E75CD7"/>
    <w:rsid w:val="00E75F5E"/>
    <w:rsid w:val="00E77383"/>
    <w:rsid w:val="00E77CAD"/>
    <w:rsid w:val="00E80D4B"/>
    <w:rsid w:val="00E816C3"/>
    <w:rsid w:val="00E847C3"/>
    <w:rsid w:val="00E85CC2"/>
    <w:rsid w:val="00E862C5"/>
    <w:rsid w:val="00E8670A"/>
    <w:rsid w:val="00E87F61"/>
    <w:rsid w:val="00E90C26"/>
    <w:rsid w:val="00E919E3"/>
    <w:rsid w:val="00E93239"/>
    <w:rsid w:val="00E93B04"/>
    <w:rsid w:val="00E9540F"/>
    <w:rsid w:val="00E955FC"/>
    <w:rsid w:val="00E96316"/>
    <w:rsid w:val="00E9660E"/>
    <w:rsid w:val="00E96645"/>
    <w:rsid w:val="00E975E7"/>
    <w:rsid w:val="00EA100B"/>
    <w:rsid w:val="00EA1212"/>
    <w:rsid w:val="00EA1AF7"/>
    <w:rsid w:val="00EA2178"/>
    <w:rsid w:val="00EA218E"/>
    <w:rsid w:val="00EA2984"/>
    <w:rsid w:val="00EA2DD5"/>
    <w:rsid w:val="00EA35C9"/>
    <w:rsid w:val="00EA394D"/>
    <w:rsid w:val="00EA415B"/>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1C58"/>
    <w:rsid w:val="00EC3A03"/>
    <w:rsid w:val="00EC4E22"/>
    <w:rsid w:val="00EC54CE"/>
    <w:rsid w:val="00EC5851"/>
    <w:rsid w:val="00EC5C0E"/>
    <w:rsid w:val="00EC60A1"/>
    <w:rsid w:val="00EC6529"/>
    <w:rsid w:val="00EC67CC"/>
    <w:rsid w:val="00EC68F7"/>
    <w:rsid w:val="00EC6F8E"/>
    <w:rsid w:val="00EC7A15"/>
    <w:rsid w:val="00EC7A98"/>
    <w:rsid w:val="00EC7DCB"/>
    <w:rsid w:val="00EC7F43"/>
    <w:rsid w:val="00ED094D"/>
    <w:rsid w:val="00ED161A"/>
    <w:rsid w:val="00ED18F3"/>
    <w:rsid w:val="00ED1F83"/>
    <w:rsid w:val="00ED2416"/>
    <w:rsid w:val="00ED2DE4"/>
    <w:rsid w:val="00ED325C"/>
    <w:rsid w:val="00ED32A8"/>
    <w:rsid w:val="00ED4C9A"/>
    <w:rsid w:val="00ED5020"/>
    <w:rsid w:val="00ED54BD"/>
    <w:rsid w:val="00ED5AE3"/>
    <w:rsid w:val="00ED6558"/>
    <w:rsid w:val="00ED6A8E"/>
    <w:rsid w:val="00ED7126"/>
    <w:rsid w:val="00ED78AC"/>
    <w:rsid w:val="00ED7C29"/>
    <w:rsid w:val="00EE0582"/>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78A"/>
    <w:rsid w:val="00EF19ED"/>
    <w:rsid w:val="00EF20E6"/>
    <w:rsid w:val="00EF24CD"/>
    <w:rsid w:val="00EF298F"/>
    <w:rsid w:val="00EF2AF5"/>
    <w:rsid w:val="00EF2CE0"/>
    <w:rsid w:val="00EF2EF0"/>
    <w:rsid w:val="00EF3AD8"/>
    <w:rsid w:val="00EF3C80"/>
    <w:rsid w:val="00EF4831"/>
    <w:rsid w:val="00EF4CF6"/>
    <w:rsid w:val="00EF4D13"/>
    <w:rsid w:val="00EF51F1"/>
    <w:rsid w:val="00EF5C9C"/>
    <w:rsid w:val="00F003B7"/>
    <w:rsid w:val="00F006CD"/>
    <w:rsid w:val="00F00A46"/>
    <w:rsid w:val="00F00CC9"/>
    <w:rsid w:val="00F0185C"/>
    <w:rsid w:val="00F01BF2"/>
    <w:rsid w:val="00F01D9E"/>
    <w:rsid w:val="00F022E3"/>
    <w:rsid w:val="00F033B5"/>
    <w:rsid w:val="00F03BC5"/>
    <w:rsid w:val="00F03CC1"/>
    <w:rsid w:val="00F043C7"/>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3CF"/>
    <w:rsid w:val="00F11959"/>
    <w:rsid w:val="00F11F3F"/>
    <w:rsid w:val="00F12F06"/>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B45"/>
    <w:rsid w:val="00F44F5B"/>
    <w:rsid w:val="00F451E3"/>
    <w:rsid w:val="00F451FA"/>
    <w:rsid w:val="00F4525F"/>
    <w:rsid w:val="00F454D9"/>
    <w:rsid w:val="00F456B4"/>
    <w:rsid w:val="00F45F8F"/>
    <w:rsid w:val="00F46671"/>
    <w:rsid w:val="00F4696A"/>
    <w:rsid w:val="00F47422"/>
    <w:rsid w:val="00F4782D"/>
    <w:rsid w:val="00F47CEE"/>
    <w:rsid w:val="00F47D6D"/>
    <w:rsid w:val="00F47E2A"/>
    <w:rsid w:val="00F50449"/>
    <w:rsid w:val="00F50B1F"/>
    <w:rsid w:val="00F51018"/>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13A2"/>
    <w:rsid w:val="00F616BC"/>
    <w:rsid w:val="00F61C85"/>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A12"/>
    <w:rsid w:val="00F86DD0"/>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776A"/>
    <w:rsid w:val="00FA111F"/>
    <w:rsid w:val="00FA11AD"/>
    <w:rsid w:val="00FA1287"/>
    <w:rsid w:val="00FA1AC5"/>
    <w:rsid w:val="00FA1B86"/>
    <w:rsid w:val="00FA217B"/>
    <w:rsid w:val="00FA3785"/>
    <w:rsid w:val="00FA398C"/>
    <w:rsid w:val="00FA5B15"/>
    <w:rsid w:val="00FA5CC4"/>
    <w:rsid w:val="00FA770A"/>
    <w:rsid w:val="00FA7974"/>
    <w:rsid w:val="00FA7D72"/>
    <w:rsid w:val="00FB1A00"/>
    <w:rsid w:val="00FB1FD8"/>
    <w:rsid w:val="00FB248A"/>
    <w:rsid w:val="00FB28F2"/>
    <w:rsid w:val="00FB4035"/>
    <w:rsid w:val="00FB488E"/>
    <w:rsid w:val="00FB5154"/>
    <w:rsid w:val="00FB5464"/>
    <w:rsid w:val="00FB631A"/>
    <w:rsid w:val="00FB69C8"/>
    <w:rsid w:val="00FB74B0"/>
    <w:rsid w:val="00FB7A9A"/>
    <w:rsid w:val="00FC0B53"/>
    <w:rsid w:val="00FC0F67"/>
    <w:rsid w:val="00FC221C"/>
    <w:rsid w:val="00FC292D"/>
    <w:rsid w:val="00FC32A1"/>
    <w:rsid w:val="00FC453C"/>
    <w:rsid w:val="00FC51E2"/>
    <w:rsid w:val="00FC5470"/>
    <w:rsid w:val="00FC57A4"/>
    <w:rsid w:val="00FD067B"/>
    <w:rsid w:val="00FD0A17"/>
    <w:rsid w:val="00FD0A26"/>
    <w:rsid w:val="00FD0DFA"/>
    <w:rsid w:val="00FD0E93"/>
    <w:rsid w:val="00FD1207"/>
    <w:rsid w:val="00FD15AF"/>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39F"/>
    <w:rsid w:val="00FF64B2"/>
    <w:rsid w:val="00FF685F"/>
    <w:rsid w:val="00FF6A4C"/>
    <w:rsid w:val="00FF6DBF"/>
    <w:rsid w:val="00FF6F0B"/>
    <w:rsid w:val="00FF7428"/>
    <w:rsid w:val="011E6F77"/>
    <w:rsid w:val="0137219D"/>
    <w:rsid w:val="014A7228"/>
    <w:rsid w:val="017ADC2D"/>
    <w:rsid w:val="017B87D4"/>
    <w:rsid w:val="01AB63DA"/>
    <w:rsid w:val="01AF5A5E"/>
    <w:rsid w:val="02886179"/>
    <w:rsid w:val="02916866"/>
    <w:rsid w:val="04495B4B"/>
    <w:rsid w:val="04539950"/>
    <w:rsid w:val="05DB3A0E"/>
    <w:rsid w:val="05DB6E68"/>
    <w:rsid w:val="0684896A"/>
    <w:rsid w:val="06BCEBBB"/>
    <w:rsid w:val="06C89632"/>
    <w:rsid w:val="07207FD0"/>
    <w:rsid w:val="0728A23A"/>
    <w:rsid w:val="07B2714F"/>
    <w:rsid w:val="07B743FD"/>
    <w:rsid w:val="07D192F9"/>
    <w:rsid w:val="0873A57A"/>
    <w:rsid w:val="08DCDBCB"/>
    <w:rsid w:val="096A9D21"/>
    <w:rsid w:val="096BE832"/>
    <w:rsid w:val="097B695E"/>
    <w:rsid w:val="09B87EDC"/>
    <w:rsid w:val="0A21453D"/>
    <w:rsid w:val="0A7B019D"/>
    <w:rsid w:val="0AC47FC6"/>
    <w:rsid w:val="0AEB3D1E"/>
    <w:rsid w:val="0B026186"/>
    <w:rsid w:val="0B0CF682"/>
    <w:rsid w:val="0B96C1EA"/>
    <w:rsid w:val="0CBC8A2B"/>
    <w:rsid w:val="0E981CAC"/>
    <w:rsid w:val="0F142FD4"/>
    <w:rsid w:val="0F8A9545"/>
    <w:rsid w:val="0FBBCBAC"/>
    <w:rsid w:val="10179018"/>
    <w:rsid w:val="1026B266"/>
    <w:rsid w:val="105E30AF"/>
    <w:rsid w:val="10B8A893"/>
    <w:rsid w:val="117795E6"/>
    <w:rsid w:val="1195CB51"/>
    <w:rsid w:val="11AB397D"/>
    <w:rsid w:val="122E20A6"/>
    <w:rsid w:val="12E324F6"/>
    <w:rsid w:val="12F08CE7"/>
    <w:rsid w:val="12F2432A"/>
    <w:rsid w:val="12F69FAA"/>
    <w:rsid w:val="1438E0B1"/>
    <w:rsid w:val="14A6EE80"/>
    <w:rsid w:val="155BF7D2"/>
    <w:rsid w:val="15962EA8"/>
    <w:rsid w:val="15FAA07F"/>
    <w:rsid w:val="16369D42"/>
    <w:rsid w:val="1678954C"/>
    <w:rsid w:val="16D48BF6"/>
    <w:rsid w:val="170D0F26"/>
    <w:rsid w:val="1720316F"/>
    <w:rsid w:val="17C04842"/>
    <w:rsid w:val="18612C7F"/>
    <w:rsid w:val="186CC18A"/>
    <w:rsid w:val="18BFD3E8"/>
    <w:rsid w:val="18CA040A"/>
    <w:rsid w:val="197B44E2"/>
    <w:rsid w:val="1988B8BC"/>
    <w:rsid w:val="199E5829"/>
    <w:rsid w:val="199FBC31"/>
    <w:rsid w:val="1AC8837B"/>
    <w:rsid w:val="1B0FE153"/>
    <w:rsid w:val="1CEA4A6C"/>
    <w:rsid w:val="1D17ED62"/>
    <w:rsid w:val="1D483A28"/>
    <w:rsid w:val="1DE1BADF"/>
    <w:rsid w:val="1E2FC824"/>
    <w:rsid w:val="1E390F53"/>
    <w:rsid w:val="1F3F384C"/>
    <w:rsid w:val="1F4A18EF"/>
    <w:rsid w:val="2028A026"/>
    <w:rsid w:val="20546FD7"/>
    <w:rsid w:val="209A6F42"/>
    <w:rsid w:val="21A9B6B4"/>
    <w:rsid w:val="2250341B"/>
    <w:rsid w:val="228E9A93"/>
    <w:rsid w:val="237D578B"/>
    <w:rsid w:val="23EB948F"/>
    <w:rsid w:val="2452F639"/>
    <w:rsid w:val="24E09CB7"/>
    <w:rsid w:val="24F62454"/>
    <w:rsid w:val="25B0B693"/>
    <w:rsid w:val="266679A7"/>
    <w:rsid w:val="26E8EEB8"/>
    <w:rsid w:val="27581E9D"/>
    <w:rsid w:val="28541485"/>
    <w:rsid w:val="28960598"/>
    <w:rsid w:val="294495E6"/>
    <w:rsid w:val="297AA05E"/>
    <w:rsid w:val="298854F9"/>
    <w:rsid w:val="29AA6346"/>
    <w:rsid w:val="29C7C1E6"/>
    <w:rsid w:val="2A7DEA98"/>
    <w:rsid w:val="2AC528A0"/>
    <w:rsid w:val="2BAF59C5"/>
    <w:rsid w:val="2BE84FC7"/>
    <w:rsid w:val="2C1903CB"/>
    <w:rsid w:val="2C87AFFC"/>
    <w:rsid w:val="2CECE7F8"/>
    <w:rsid w:val="2CF18B1F"/>
    <w:rsid w:val="2D6DABA4"/>
    <w:rsid w:val="2DC879A3"/>
    <w:rsid w:val="2E3E666E"/>
    <w:rsid w:val="2E864E85"/>
    <w:rsid w:val="2F3D0CB6"/>
    <w:rsid w:val="2F4A2B0E"/>
    <w:rsid w:val="2F4FF3E5"/>
    <w:rsid w:val="2F54D6BC"/>
    <w:rsid w:val="2F7A6B36"/>
    <w:rsid w:val="301303DB"/>
    <w:rsid w:val="30B8B338"/>
    <w:rsid w:val="310B7528"/>
    <w:rsid w:val="311B1B79"/>
    <w:rsid w:val="313B9831"/>
    <w:rsid w:val="31871BE6"/>
    <w:rsid w:val="31C12F2F"/>
    <w:rsid w:val="32387921"/>
    <w:rsid w:val="32682BEB"/>
    <w:rsid w:val="3354EF8E"/>
    <w:rsid w:val="33CC3E9C"/>
    <w:rsid w:val="3460C275"/>
    <w:rsid w:val="34DA96CA"/>
    <w:rsid w:val="34DBE8D6"/>
    <w:rsid w:val="350BC6B1"/>
    <w:rsid w:val="351CDB26"/>
    <w:rsid w:val="3538406A"/>
    <w:rsid w:val="35E28313"/>
    <w:rsid w:val="36AE30BB"/>
    <w:rsid w:val="36C55070"/>
    <w:rsid w:val="36DA37E0"/>
    <w:rsid w:val="36F7E949"/>
    <w:rsid w:val="3766095F"/>
    <w:rsid w:val="37C26BD6"/>
    <w:rsid w:val="3831CD11"/>
    <w:rsid w:val="39C7B77E"/>
    <w:rsid w:val="39E59CAE"/>
    <w:rsid w:val="39E7E32B"/>
    <w:rsid w:val="39E8CDBF"/>
    <w:rsid w:val="3A1942A7"/>
    <w:rsid w:val="3B5C71FF"/>
    <w:rsid w:val="3B68D4AF"/>
    <w:rsid w:val="3BE39C50"/>
    <w:rsid w:val="3C3AC86F"/>
    <w:rsid w:val="3C5347EE"/>
    <w:rsid w:val="3C5B69CB"/>
    <w:rsid w:val="3C638C17"/>
    <w:rsid w:val="3C669B2E"/>
    <w:rsid w:val="3CB11DAB"/>
    <w:rsid w:val="3CE7C754"/>
    <w:rsid w:val="3D59A57A"/>
    <w:rsid w:val="3E0BA802"/>
    <w:rsid w:val="3F3628E5"/>
    <w:rsid w:val="3F5A348D"/>
    <w:rsid w:val="3F612ABE"/>
    <w:rsid w:val="3FDF47E5"/>
    <w:rsid w:val="4036A518"/>
    <w:rsid w:val="4077FC93"/>
    <w:rsid w:val="40A59DA3"/>
    <w:rsid w:val="417FD146"/>
    <w:rsid w:val="41F40B7F"/>
    <w:rsid w:val="41F424A3"/>
    <w:rsid w:val="42290067"/>
    <w:rsid w:val="424D3004"/>
    <w:rsid w:val="42C1FA6F"/>
    <w:rsid w:val="4483B605"/>
    <w:rsid w:val="459A8EA8"/>
    <w:rsid w:val="469B0FA8"/>
    <w:rsid w:val="46B0054D"/>
    <w:rsid w:val="46CF02DC"/>
    <w:rsid w:val="46F63C23"/>
    <w:rsid w:val="4756C8EF"/>
    <w:rsid w:val="4793D28B"/>
    <w:rsid w:val="47C13BAF"/>
    <w:rsid w:val="484DDD2E"/>
    <w:rsid w:val="4853B7B6"/>
    <w:rsid w:val="488C7385"/>
    <w:rsid w:val="490211FB"/>
    <w:rsid w:val="49562A54"/>
    <w:rsid w:val="4A0EBDB6"/>
    <w:rsid w:val="4B045C68"/>
    <w:rsid w:val="4B205CFE"/>
    <w:rsid w:val="4B6D08BC"/>
    <w:rsid w:val="4BE4D56D"/>
    <w:rsid w:val="4C7FD67B"/>
    <w:rsid w:val="4CD1287D"/>
    <w:rsid w:val="4CD2D036"/>
    <w:rsid w:val="4D6447EA"/>
    <w:rsid w:val="4E86C066"/>
    <w:rsid w:val="4E915D65"/>
    <w:rsid w:val="4EEC128C"/>
    <w:rsid w:val="4F14AA3C"/>
    <w:rsid w:val="5126B24D"/>
    <w:rsid w:val="51CC49B2"/>
    <w:rsid w:val="521A04A0"/>
    <w:rsid w:val="522CFF8E"/>
    <w:rsid w:val="523CF3C9"/>
    <w:rsid w:val="52838912"/>
    <w:rsid w:val="52BCC021"/>
    <w:rsid w:val="53131EF7"/>
    <w:rsid w:val="53500A39"/>
    <w:rsid w:val="53B93713"/>
    <w:rsid w:val="5470F0DF"/>
    <w:rsid w:val="5541A7F0"/>
    <w:rsid w:val="55F62F4E"/>
    <w:rsid w:val="563EBFCC"/>
    <w:rsid w:val="566DAB69"/>
    <w:rsid w:val="581EA050"/>
    <w:rsid w:val="583E4112"/>
    <w:rsid w:val="58C33531"/>
    <w:rsid w:val="5903FE02"/>
    <w:rsid w:val="5919E22A"/>
    <w:rsid w:val="594BA1B6"/>
    <w:rsid w:val="59E494E1"/>
    <w:rsid w:val="5B1E1D3C"/>
    <w:rsid w:val="5C05CCFC"/>
    <w:rsid w:val="5C3E6CA6"/>
    <w:rsid w:val="5D59F5D1"/>
    <w:rsid w:val="5DD8B475"/>
    <w:rsid w:val="5DEE71CF"/>
    <w:rsid w:val="5E2807BB"/>
    <w:rsid w:val="5E74F9A7"/>
    <w:rsid w:val="5ECF5E3A"/>
    <w:rsid w:val="5EEF8075"/>
    <w:rsid w:val="608C42CF"/>
    <w:rsid w:val="611C4401"/>
    <w:rsid w:val="614274CF"/>
    <w:rsid w:val="6164D8B1"/>
    <w:rsid w:val="617A3FA0"/>
    <w:rsid w:val="61A2DE80"/>
    <w:rsid w:val="624AC805"/>
    <w:rsid w:val="62BB7426"/>
    <w:rsid w:val="62FA8E77"/>
    <w:rsid w:val="6320DA4B"/>
    <w:rsid w:val="633EEC7B"/>
    <w:rsid w:val="63C775F7"/>
    <w:rsid w:val="63D2E617"/>
    <w:rsid w:val="63DBAA8E"/>
    <w:rsid w:val="64ACEF82"/>
    <w:rsid w:val="650C7612"/>
    <w:rsid w:val="6535BEF0"/>
    <w:rsid w:val="6582DFC2"/>
    <w:rsid w:val="65D0FDBB"/>
    <w:rsid w:val="67785786"/>
    <w:rsid w:val="6814B7C7"/>
    <w:rsid w:val="682D8765"/>
    <w:rsid w:val="689A0CCD"/>
    <w:rsid w:val="68C79D00"/>
    <w:rsid w:val="68D0889C"/>
    <w:rsid w:val="6A607BB2"/>
    <w:rsid w:val="6A68DAD3"/>
    <w:rsid w:val="6BDF5CAA"/>
    <w:rsid w:val="6BF3107E"/>
    <w:rsid w:val="6C073E73"/>
    <w:rsid w:val="6C93C4C0"/>
    <w:rsid w:val="6D083950"/>
    <w:rsid w:val="6D32F531"/>
    <w:rsid w:val="6DC8E910"/>
    <w:rsid w:val="6DD446FF"/>
    <w:rsid w:val="6DE3750B"/>
    <w:rsid w:val="6DE599E9"/>
    <w:rsid w:val="6E4E7BA6"/>
    <w:rsid w:val="6EED5029"/>
    <w:rsid w:val="6F1ECF9E"/>
    <w:rsid w:val="6F66D792"/>
    <w:rsid w:val="70032B73"/>
    <w:rsid w:val="701BE8E0"/>
    <w:rsid w:val="7071922F"/>
    <w:rsid w:val="70C19ED9"/>
    <w:rsid w:val="70D3FFDD"/>
    <w:rsid w:val="718B78C9"/>
    <w:rsid w:val="7232B479"/>
    <w:rsid w:val="7262035F"/>
    <w:rsid w:val="72B9A0A3"/>
    <w:rsid w:val="72BC0991"/>
    <w:rsid w:val="73254CDE"/>
    <w:rsid w:val="73ED4CFC"/>
    <w:rsid w:val="73FE79E6"/>
    <w:rsid w:val="74FAD848"/>
    <w:rsid w:val="75ECA9D6"/>
    <w:rsid w:val="76487BAD"/>
    <w:rsid w:val="76EBE515"/>
    <w:rsid w:val="77B0D4AF"/>
    <w:rsid w:val="77B59881"/>
    <w:rsid w:val="786593ED"/>
    <w:rsid w:val="79001DA7"/>
    <w:rsid w:val="79CFAF03"/>
    <w:rsid w:val="7A50FBA0"/>
    <w:rsid w:val="7B20EBA7"/>
    <w:rsid w:val="7C44172F"/>
    <w:rsid w:val="7C6DCC26"/>
    <w:rsid w:val="7C7772C5"/>
    <w:rsid w:val="7E0980E5"/>
    <w:rsid w:val="7E1DECA6"/>
    <w:rsid w:val="7E4094D1"/>
    <w:rsid w:val="7ED65F21"/>
    <w:rsid w:val="7F003DDF"/>
    <w:rsid w:val="7F3F6F2B"/>
    <w:rsid w:val="7F67CAFA"/>
    <w:rsid w:val="7FBBD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6"/>
      </w:numPr>
      <w:spacing w:before="120" w:after="120"/>
      <w:jc w:val="both"/>
    </w:pPr>
    <w:rPr>
      <w:b/>
      <w:color w:val="0000FF"/>
      <w:u w:val="single"/>
    </w:rPr>
  </w:style>
  <w:style w:type="paragraph" w:customStyle="1" w:styleId="ACTION">
    <w:name w:val="ACTION"/>
    <w:basedOn w:val="Normal"/>
    <w:rsid w:val="00A74D97"/>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9"/>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10"/>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11"/>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12"/>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9"/>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5907">
      <w:bodyDiv w:val="1"/>
      <w:marLeft w:val="0"/>
      <w:marRight w:val="0"/>
      <w:marTop w:val="0"/>
      <w:marBottom w:val="0"/>
      <w:divBdr>
        <w:top w:val="none" w:sz="0" w:space="0" w:color="auto"/>
        <w:left w:val="none" w:sz="0" w:space="0" w:color="auto"/>
        <w:bottom w:val="none" w:sz="0" w:space="0" w:color="auto"/>
        <w:right w:val="none" w:sz="0" w:space="0" w:color="auto"/>
      </w:divBdr>
    </w:div>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6534310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0D337-8FE8-4695-85ED-AB797448B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8</Pages>
  <Words>2609</Words>
  <Characters>15457</Characters>
  <Application>Microsoft Office Word</Application>
  <DocSecurity>0</DocSecurity>
  <Lines>128</Lines>
  <Paragraphs>36</Paragraphs>
  <ScaleCrop>false</ScaleCrop>
  <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Congchi2</cp:lastModifiedBy>
  <cp:revision>741</cp:revision>
  <cp:lastPrinted>2018-05-22T10:28:00Z</cp:lastPrinted>
  <dcterms:created xsi:type="dcterms:W3CDTF">2025-02-05T10:44:00Z</dcterms:created>
  <dcterms:modified xsi:type="dcterms:W3CDTF">2025-03-28T01:43:00Z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